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66F" w:rsidRPr="0098066F" w:rsidRDefault="0007026A" w:rsidP="00CB5155">
      <w:pPr>
        <w:pStyle w:val="a3"/>
        <w:tabs>
          <w:tab w:val="num" w:pos="851"/>
        </w:tabs>
        <w:jc w:val="right"/>
        <w:rPr>
          <w:rFonts w:ascii="Times New Roman" w:hAnsi="Times New Roman" w:cs="Times New Roman"/>
          <w:sz w:val="24"/>
        </w:rPr>
      </w:pPr>
      <w:r w:rsidRPr="0098066F">
        <w:rPr>
          <w:rFonts w:ascii="Times New Roman" w:hAnsi="Times New Roman" w:cs="Times New Roman"/>
          <w:sz w:val="24"/>
        </w:rPr>
        <w:t>П</w:t>
      </w:r>
      <w:r w:rsidR="0098066F" w:rsidRPr="0098066F">
        <w:rPr>
          <w:rFonts w:ascii="Times New Roman" w:hAnsi="Times New Roman" w:cs="Times New Roman"/>
          <w:sz w:val="24"/>
        </w:rPr>
        <w:t>риложение к решению</w:t>
      </w:r>
    </w:p>
    <w:p w:rsidR="0098066F" w:rsidRPr="0098066F" w:rsidRDefault="0098066F" w:rsidP="00CB5155">
      <w:pPr>
        <w:pStyle w:val="a3"/>
        <w:tabs>
          <w:tab w:val="num" w:pos="851"/>
        </w:tabs>
        <w:jc w:val="right"/>
        <w:rPr>
          <w:rFonts w:ascii="Times New Roman" w:hAnsi="Times New Roman" w:cs="Times New Roman"/>
          <w:sz w:val="24"/>
        </w:rPr>
      </w:pPr>
      <w:r w:rsidRPr="0098066F">
        <w:rPr>
          <w:rFonts w:ascii="Times New Roman" w:hAnsi="Times New Roman" w:cs="Times New Roman"/>
          <w:sz w:val="24"/>
        </w:rPr>
        <w:t>Совета народных депутатов</w:t>
      </w:r>
    </w:p>
    <w:p w:rsidR="0098066F" w:rsidRDefault="0098066F" w:rsidP="00CB5155">
      <w:pPr>
        <w:pStyle w:val="a3"/>
        <w:tabs>
          <w:tab w:val="num" w:pos="851"/>
        </w:tabs>
        <w:jc w:val="right"/>
        <w:rPr>
          <w:rFonts w:ascii="Times New Roman" w:hAnsi="Times New Roman" w:cs="Times New Roman"/>
          <w:sz w:val="24"/>
        </w:rPr>
      </w:pPr>
      <w:r w:rsidRPr="0098066F">
        <w:rPr>
          <w:rFonts w:ascii="Times New Roman" w:hAnsi="Times New Roman" w:cs="Times New Roman"/>
          <w:sz w:val="24"/>
        </w:rPr>
        <w:t>Беловского муниципального района</w:t>
      </w:r>
    </w:p>
    <w:p w:rsidR="00CB5155" w:rsidRPr="0098066F" w:rsidRDefault="002E6126" w:rsidP="00CB5155">
      <w:pPr>
        <w:pStyle w:val="a3"/>
        <w:tabs>
          <w:tab w:val="num" w:pos="851"/>
        </w:tabs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27</w:t>
      </w:r>
      <w:r w:rsidR="0098066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декабря</w:t>
      </w:r>
      <w:r w:rsidR="0098066F">
        <w:rPr>
          <w:rFonts w:ascii="Times New Roman" w:hAnsi="Times New Roman" w:cs="Times New Roman"/>
          <w:sz w:val="24"/>
        </w:rPr>
        <w:t xml:space="preserve"> 2018 года № </w:t>
      </w:r>
      <w:r w:rsidR="00B749F0">
        <w:rPr>
          <w:rFonts w:ascii="Times New Roman" w:hAnsi="Times New Roman" w:cs="Times New Roman"/>
          <w:sz w:val="24"/>
        </w:rPr>
        <w:t>30</w:t>
      </w:r>
      <w:r w:rsidR="00070CA6" w:rsidRPr="0098066F">
        <w:rPr>
          <w:rFonts w:ascii="Times New Roman" w:hAnsi="Times New Roman" w:cs="Times New Roman"/>
          <w:sz w:val="24"/>
        </w:rPr>
        <w:t xml:space="preserve"> </w:t>
      </w:r>
    </w:p>
    <w:p w:rsidR="00FA05CD" w:rsidRPr="006A2755" w:rsidRDefault="00FA05CD" w:rsidP="00CB5155">
      <w:pPr>
        <w:pStyle w:val="a3"/>
        <w:tabs>
          <w:tab w:val="num" w:pos="851"/>
        </w:tabs>
        <w:jc w:val="right"/>
        <w:rPr>
          <w:rFonts w:ascii="Times New Roman" w:hAnsi="Times New Roman" w:cs="Times New Roman"/>
          <w:sz w:val="22"/>
          <w:szCs w:val="22"/>
        </w:rPr>
      </w:pPr>
    </w:p>
    <w:p w:rsidR="006A2755" w:rsidRPr="006A2755" w:rsidRDefault="006A2755" w:rsidP="00DA4BF1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6A2755" w:rsidRPr="006A2755" w:rsidRDefault="006A2755" w:rsidP="00CB5155">
      <w:pPr>
        <w:pStyle w:val="a3"/>
        <w:tabs>
          <w:tab w:val="num" w:pos="851"/>
        </w:tabs>
        <w:jc w:val="right"/>
        <w:rPr>
          <w:rFonts w:ascii="Times New Roman" w:hAnsi="Times New Roman" w:cs="Times New Roman"/>
          <w:sz w:val="22"/>
          <w:szCs w:val="22"/>
        </w:rPr>
      </w:pPr>
    </w:p>
    <w:p w:rsidR="006A2755" w:rsidRDefault="006A2755" w:rsidP="00CB5155">
      <w:pPr>
        <w:pStyle w:val="a3"/>
        <w:tabs>
          <w:tab w:val="num" w:pos="851"/>
        </w:tabs>
        <w:jc w:val="right"/>
        <w:rPr>
          <w:rFonts w:ascii="Times New Roman" w:hAnsi="Times New Roman" w:cs="Times New Roman"/>
          <w:sz w:val="22"/>
          <w:szCs w:val="22"/>
        </w:rPr>
      </w:pPr>
    </w:p>
    <w:p w:rsidR="00DA4BF1" w:rsidRPr="006A2755" w:rsidRDefault="00DA4BF1" w:rsidP="00CB5155">
      <w:pPr>
        <w:pStyle w:val="a3"/>
        <w:tabs>
          <w:tab w:val="num" w:pos="851"/>
        </w:tabs>
        <w:jc w:val="right"/>
        <w:rPr>
          <w:rFonts w:ascii="Times New Roman" w:hAnsi="Times New Roman" w:cs="Times New Roman"/>
          <w:sz w:val="22"/>
          <w:szCs w:val="22"/>
        </w:rPr>
      </w:pPr>
    </w:p>
    <w:p w:rsidR="00C679FF" w:rsidRDefault="00C679FF" w:rsidP="00C679FF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7026A" w:rsidRDefault="0007026A" w:rsidP="00C679FF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7026A" w:rsidRDefault="0007026A" w:rsidP="00C679FF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7026A" w:rsidRDefault="0007026A" w:rsidP="00C679FF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7026A" w:rsidRDefault="0007026A" w:rsidP="00C679FF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7026A" w:rsidRDefault="0007026A" w:rsidP="00C679FF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7026A" w:rsidRDefault="0007026A" w:rsidP="00C679FF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E6126" w:rsidRDefault="002E6126" w:rsidP="00C679FF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ПЛАН МЕРОПРИТИЙ </w:t>
      </w:r>
    </w:p>
    <w:p w:rsidR="00C679FF" w:rsidRPr="006A2755" w:rsidRDefault="002E6126" w:rsidP="00C679FF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по реализации стратегии</w:t>
      </w:r>
    </w:p>
    <w:p w:rsidR="006A2755" w:rsidRDefault="00FA05CD" w:rsidP="00C679FF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A2755">
        <w:rPr>
          <w:rFonts w:ascii="Times New Roman" w:hAnsi="Times New Roman" w:cs="Times New Roman"/>
          <w:b/>
          <w:sz w:val="44"/>
          <w:szCs w:val="44"/>
        </w:rPr>
        <w:t>социально-экономического развития Беловского муницип</w:t>
      </w:r>
      <w:r w:rsidR="00765734" w:rsidRPr="006A2755">
        <w:rPr>
          <w:rFonts w:ascii="Times New Roman" w:hAnsi="Times New Roman" w:cs="Times New Roman"/>
          <w:b/>
          <w:sz w:val="44"/>
          <w:szCs w:val="44"/>
        </w:rPr>
        <w:t xml:space="preserve">ального района </w:t>
      </w:r>
    </w:p>
    <w:p w:rsidR="00FA05CD" w:rsidRPr="006A2755" w:rsidRDefault="00765734" w:rsidP="00C679FF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A2755">
        <w:rPr>
          <w:rFonts w:ascii="Times New Roman" w:hAnsi="Times New Roman" w:cs="Times New Roman"/>
          <w:b/>
          <w:sz w:val="44"/>
          <w:szCs w:val="44"/>
        </w:rPr>
        <w:t>до 20</w:t>
      </w:r>
      <w:r w:rsidR="001A2CD7" w:rsidRPr="006A2755">
        <w:rPr>
          <w:rFonts w:ascii="Times New Roman" w:hAnsi="Times New Roman" w:cs="Times New Roman"/>
          <w:b/>
          <w:sz w:val="44"/>
          <w:szCs w:val="44"/>
        </w:rPr>
        <w:t>35</w:t>
      </w:r>
      <w:r w:rsidR="00FA05CD" w:rsidRPr="006A2755">
        <w:rPr>
          <w:rFonts w:ascii="Times New Roman" w:hAnsi="Times New Roman" w:cs="Times New Roman"/>
          <w:b/>
          <w:sz w:val="44"/>
          <w:szCs w:val="44"/>
        </w:rPr>
        <w:t xml:space="preserve"> года</w:t>
      </w:r>
    </w:p>
    <w:p w:rsidR="00CB5155" w:rsidRPr="006A2755" w:rsidRDefault="00CB5155" w:rsidP="00FA05CD">
      <w:pPr>
        <w:pStyle w:val="a3"/>
        <w:tabs>
          <w:tab w:val="num" w:pos="851"/>
        </w:tabs>
        <w:spacing w:line="276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CB5155" w:rsidRPr="006A2755" w:rsidRDefault="00CB5155" w:rsidP="00FA05CD">
      <w:pPr>
        <w:pStyle w:val="a3"/>
        <w:tabs>
          <w:tab w:val="num" w:pos="851"/>
        </w:tabs>
        <w:spacing w:line="276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CB5155" w:rsidRPr="006A2755" w:rsidRDefault="00CB5155" w:rsidP="008B02D1">
      <w:pPr>
        <w:pStyle w:val="a3"/>
        <w:tabs>
          <w:tab w:val="num" w:pos="851"/>
        </w:tabs>
        <w:rPr>
          <w:rFonts w:ascii="Times New Roman" w:hAnsi="Times New Roman" w:cs="Times New Roman"/>
          <w:sz w:val="44"/>
          <w:szCs w:val="44"/>
        </w:rPr>
      </w:pPr>
    </w:p>
    <w:p w:rsidR="00FA05CD" w:rsidRPr="006A2755" w:rsidRDefault="00FA05CD" w:rsidP="008B02D1">
      <w:pPr>
        <w:pStyle w:val="a3"/>
        <w:tabs>
          <w:tab w:val="num" w:pos="851"/>
        </w:tabs>
        <w:rPr>
          <w:rFonts w:ascii="Times New Roman" w:hAnsi="Times New Roman" w:cs="Times New Roman"/>
          <w:sz w:val="44"/>
          <w:szCs w:val="44"/>
        </w:rPr>
      </w:pPr>
    </w:p>
    <w:p w:rsidR="00FA05CD" w:rsidRPr="006A2755" w:rsidRDefault="00FA05CD" w:rsidP="008B02D1">
      <w:pPr>
        <w:pStyle w:val="a3"/>
        <w:tabs>
          <w:tab w:val="num" w:pos="851"/>
        </w:tabs>
        <w:rPr>
          <w:rFonts w:ascii="Times New Roman" w:hAnsi="Times New Roman" w:cs="Times New Roman"/>
          <w:sz w:val="44"/>
          <w:szCs w:val="44"/>
        </w:rPr>
      </w:pPr>
    </w:p>
    <w:p w:rsidR="00FA05CD" w:rsidRPr="006A2755" w:rsidRDefault="00FA05CD" w:rsidP="008B02D1">
      <w:pPr>
        <w:pStyle w:val="a3"/>
        <w:tabs>
          <w:tab w:val="num" w:pos="851"/>
        </w:tabs>
        <w:rPr>
          <w:rFonts w:ascii="Times New Roman" w:hAnsi="Times New Roman" w:cs="Times New Roman"/>
          <w:sz w:val="44"/>
          <w:szCs w:val="44"/>
        </w:rPr>
      </w:pPr>
    </w:p>
    <w:p w:rsidR="00FA05CD" w:rsidRPr="006A2755" w:rsidRDefault="00FA05CD" w:rsidP="008B02D1">
      <w:pPr>
        <w:pStyle w:val="a3"/>
        <w:tabs>
          <w:tab w:val="num" w:pos="851"/>
        </w:tabs>
        <w:rPr>
          <w:rFonts w:ascii="Times New Roman" w:hAnsi="Times New Roman" w:cs="Times New Roman"/>
          <w:sz w:val="44"/>
          <w:szCs w:val="44"/>
        </w:rPr>
      </w:pPr>
    </w:p>
    <w:p w:rsidR="00FA05CD" w:rsidRDefault="00FA05CD" w:rsidP="008B02D1">
      <w:pPr>
        <w:pStyle w:val="a3"/>
        <w:tabs>
          <w:tab w:val="num" w:pos="851"/>
        </w:tabs>
        <w:rPr>
          <w:rFonts w:ascii="Times New Roman" w:hAnsi="Times New Roman" w:cs="Times New Roman"/>
          <w:sz w:val="44"/>
          <w:szCs w:val="44"/>
        </w:rPr>
      </w:pPr>
    </w:p>
    <w:p w:rsidR="0007026A" w:rsidRDefault="0007026A" w:rsidP="008B02D1">
      <w:pPr>
        <w:pStyle w:val="a3"/>
        <w:tabs>
          <w:tab w:val="num" w:pos="851"/>
        </w:tabs>
        <w:rPr>
          <w:rFonts w:ascii="Times New Roman" w:hAnsi="Times New Roman" w:cs="Times New Roman"/>
          <w:sz w:val="44"/>
          <w:szCs w:val="44"/>
        </w:rPr>
      </w:pPr>
    </w:p>
    <w:p w:rsidR="00FA05CD" w:rsidRPr="00E04B60" w:rsidRDefault="00FA05CD" w:rsidP="00FA05CD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szCs w:val="28"/>
        </w:rPr>
      </w:pPr>
      <w:r w:rsidRPr="00E04B60">
        <w:rPr>
          <w:rFonts w:ascii="Times New Roman" w:hAnsi="Times New Roman" w:cs="Times New Roman"/>
          <w:szCs w:val="28"/>
        </w:rPr>
        <w:t>Беловский район</w:t>
      </w:r>
    </w:p>
    <w:p w:rsidR="00FA05CD" w:rsidRPr="00E04B60" w:rsidRDefault="00DC15D8" w:rsidP="00FA05CD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2018</w:t>
      </w:r>
      <w:r w:rsidR="00FA05CD" w:rsidRPr="00E04B60">
        <w:rPr>
          <w:rFonts w:ascii="Times New Roman" w:hAnsi="Times New Roman" w:cs="Times New Roman"/>
          <w:szCs w:val="28"/>
        </w:rPr>
        <w:t xml:space="preserve"> год</w:t>
      </w:r>
    </w:p>
    <w:p w:rsidR="00E04B60" w:rsidRDefault="00E04B60" w:rsidP="00FA05CD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E04B60" w:rsidRDefault="00E04B60" w:rsidP="00FA05CD">
      <w:pPr>
        <w:pStyle w:val="a3"/>
        <w:tabs>
          <w:tab w:val="num" w:pos="851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31034C" w:rsidRDefault="0031034C" w:rsidP="0031034C">
      <w:pPr>
        <w:pStyle w:val="ConsPlusNormal"/>
        <w:spacing w:line="360" w:lineRule="auto"/>
        <w:jc w:val="center"/>
        <w:rPr>
          <w:b/>
        </w:rPr>
      </w:pPr>
      <w:r>
        <w:rPr>
          <w:b/>
        </w:rPr>
        <w:lastRenderedPageBreak/>
        <w:t>ВВЕДЕНИЕ</w:t>
      </w:r>
    </w:p>
    <w:p w:rsidR="0031034C" w:rsidRDefault="0031034C" w:rsidP="00B34C58">
      <w:pPr>
        <w:pStyle w:val="ConsPlusNormal"/>
        <w:jc w:val="center"/>
        <w:rPr>
          <w:b/>
        </w:rPr>
      </w:pPr>
    </w:p>
    <w:p w:rsidR="009F13BB" w:rsidRDefault="009F13BB" w:rsidP="00DD15D6">
      <w:pPr>
        <w:pStyle w:val="ConsPlusNormal"/>
        <w:tabs>
          <w:tab w:val="left" w:pos="851"/>
          <w:tab w:val="left" w:pos="1134"/>
        </w:tabs>
        <w:spacing w:line="360" w:lineRule="auto"/>
        <w:ind w:firstLine="851"/>
        <w:jc w:val="both"/>
      </w:pPr>
      <w:r>
        <w:t xml:space="preserve">План мероприятий по реализации </w:t>
      </w:r>
      <w:r w:rsidR="00DD15D6">
        <w:t>Стратеги</w:t>
      </w:r>
      <w:r>
        <w:t>и</w:t>
      </w:r>
      <w:r w:rsidR="00DD15D6">
        <w:t xml:space="preserve"> социально-экономического развития Беловского муниципального района до 2035 года (далее – </w:t>
      </w:r>
      <w:r>
        <w:t>План мероприятий</w:t>
      </w:r>
      <w:r w:rsidR="00DD15D6">
        <w:t xml:space="preserve">) </w:t>
      </w:r>
      <w:r>
        <w:t xml:space="preserve">является документом стратегического планирования. </w:t>
      </w:r>
    </w:p>
    <w:p w:rsidR="009F13BB" w:rsidRDefault="009F13BB" w:rsidP="00DD15D6">
      <w:pPr>
        <w:pStyle w:val="ConsPlusNormal"/>
        <w:tabs>
          <w:tab w:val="left" w:pos="851"/>
          <w:tab w:val="left" w:pos="1134"/>
        </w:tabs>
        <w:spacing w:line="360" w:lineRule="auto"/>
        <w:ind w:firstLine="851"/>
        <w:jc w:val="both"/>
      </w:pPr>
      <w:r>
        <w:t>План мероприятий разраб</w:t>
      </w:r>
      <w:r w:rsidR="002303F4">
        <w:t>атывается</w:t>
      </w:r>
      <w:r>
        <w:t xml:space="preserve"> в целях формирования и проведения комплекса мероприятий, обеспечивающих достижение целей и задач социально-экономического развития Беловского муниципального района, определенных в Стратегии социально-экономического развития Беловского муниципального района до 2035 года (далее – Стратегия), утвержденной решением Совета народных депутатов Беловского муниципального района от 13.11.2018 № 12.</w:t>
      </w:r>
    </w:p>
    <w:p w:rsidR="009E7C0C" w:rsidRDefault="009E7C0C" w:rsidP="00DD15D6">
      <w:pPr>
        <w:pStyle w:val="ConsPlusNormal"/>
        <w:tabs>
          <w:tab w:val="left" w:pos="851"/>
          <w:tab w:val="left" w:pos="1134"/>
        </w:tabs>
        <w:spacing w:line="360" w:lineRule="auto"/>
        <w:ind w:firstLine="851"/>
        <w:jc w:val="both"/>
      </w:pPr>
      <w:r>
        <w:t>План мероприятий содержит совокупность мероприятий и проектов (программ), увязанных по ресурсам, исполнителям и срокам реализации, направленных на достижение долгосрочных целей Стратегии.</w:t>
      </w:r>
    </w:p>
    <w:p w:rsidR="00EA4700" w:rsidRDefault="002303F4" w:rsidP="00DD15D6">
      <w:pPr>
        <w:pStyle w:val="ConsPlusNormal"/>
        <w:tabs>
          <w:tab w:val="left" w:pos="851"/>
          <w:tab w:val="left" w:pos="1134"/>
        </w:tabs>
        <w:spacing w:line="360" w:lineRule="auto"/>
        <w:ind w:firstLine="851"/>
        <w:jc w:val="both"/>
      </w:pPr>
      <w:r>
        <w:t>План мероприятий разработан</w:t>
      </w:r>
      <w:r w:rsidR="00EA4700">
        <w:t xml:space="preserve"> в соответствии с Федеральным законом от 28.06.2014 № 172-ФЗ «О стратегическом планировании в Российской Федерации», </w:t>
      </w:r>
      <w:r w:rsidR="00247700">
        <w:t>постановлением администрации Беловс</w:t>
      </w:r>
      <w:r>
        <w:t>кого муниципального района от 20</w:t>
      </w:r>
      <w:r w:rsidR="00247700">
        <w:t>.09.2017 № 24</w:t>
      </w:r>
      <w:r>
        <w:t>8</w:t>
      </w:r>
      <w:r w:rsidR="00247700">
        <w:t xml:space="preserve"> «Об утверждении Порядка разработки, корректировки, осуществления мониторинга и контроля реализации </w:t>
      </w:r>
      <w:r>
        <w:t xml:space="preserve">плана мероприятий по реализации </w:t>
      </w:r>
      <w:r w:rsidR="00247700">
        <w:t>стратегии социально-экономического развития Беловског</w:t>
      </w:r>
      <w:r>
        <w:t>о муниципального района».</w:t>
      </w:r>
    </w:p>
    <w:p w:rsidR="00934215" w:rsidRDefault="00934215" w:rsidP="00DD15D6">
      <w:pPr>
        <w:pStyle w:val="ConsPlusNormal"/>
        <w:tabs>
          <w:tab w:val="left" w:pos="851"/>
          <w:tab w:val="left" w:pos="1134"/>
        </w:tabs>
        <w:spacing w:line="360" w:lineRule="auto"/>
        <w:ind w:firstLine="851"/>
        <w:jc w:val="both"/>
      </w:pPr>
    </w:p>
    <w:p w:rsidR="00934215" w:rsidRDefault="00934215" w:rsidP="00934215">
      <w:pPr>
        <w:pStyle w:val="ConsPlusNormal"/>
        <w:spacing w:line="360" w:lineRule="auto"/>
        <w:jc w:val="center"/>
        <w:rPr>
          <w:b/>
        </w:rPr>
      </w:pPr>
      <w:r>
        <w:rPr>
          <w:b/>
        </w:rPr>
        <w:t>Цели и задачи</w:t>
      </w:r>
      <w:r w:rsidR="003C3238">
        <w:rPr>
          <w:b/>
        </w:rPr>
        <w:t xml:space="preserve"> разработки Плана мероприятий</w:t>
      </w:r>
    </w:p>
    <w:p w:rsidR="00934215" w:rsidRDefault="00934215" w:rsidP="00B34C58">
      <w:pPr>
        <w:pStyle w:val="ConsPlusNormal"/>
        <w:jc w:val="center"/>
        <w:rPr>
          <w:b/>
        </w:rPr>
      </w:pPr>
    </w:p>
    <w:p w:rsidR="00934215" w:rsidRDefault="00934215" w:rsidP="00934215">
      <w:pPr>
        <w:pStyle w:val="ConsPlusNormal"/>
        <w:tabs>
          <w:tab w:val="left" w:pos="851"/>
          <w:tab w:val="left" w:pos="1134"/>
        </w:tabs>
        <w:spacing w:line="360" w:lineRule="auto"/>
        <w:ind w:firstLine="851"/>
        <w:jc w:val="both"/>
      </w:pPr>
      <w:r>
        <w:t xml:space="preserve">План мероприятий </w:t>
      </w:r>
      <w:r w:rsidR="003C3238">
        <w:t xml:space="preserve">является основным инструментом реализации </w:t>
      </w:r>
      <w:r>
        <w:t>Стратегии</w:t>
      </w:r>
      <w:r w:rsidR="003C3238">
        <w:t>. Основная цель разработки Плана мероприятий – обеспечение реализации Стратегии на основе рационального использования природно-</w:t>
      </w:r>
      <w:r w:rsidR="003C3238">
        <w:lastRenderedPageBreak/>
        <w:t>ресурсного и социально-экономического потенциала Беловского муниципального района.</w:t>
      </w:r>
    </w:p>
    <w:p w:rsidR="00934215" w:rsidRDefault="009E7C0C" w:rsidP="00DD15D6">
      <w:pPr>
        <w:pStyle w:val="ConsPlusNormal"/>
        <w:tabs>
          <w:tab w:val="left" w:pos="851"/>
          <w:tab w:val="left" w:pos="1134"/>
        </w:tabs>
        <w:spacing w:line="360" w:lineRule="auto"/>
        <w:ind w:firstLine="851"/>
        <w:jc w:val="both"/>
      </w:pPr>
      <w:r>
        <w:t>Задачи разработки Плана мероприятий являются:</w:t>
      </w:r>
    </w:p>
    <w:p w:rsidR="009E7C0C" w:rsidRDefault="009E7C0C" w:rsidP="00DD15D6">
      <w:pPr>
        <w:pStyle w:val="ConsPlusNormal"/>
        <w:tabs>
          <w:tab w:val="left" w:pos="851"/>
          <w:tab w:val="left" w:pos="1134"/>
        </w:tabs>
        <w:spacing w:line="360" w:lineRule="auto"/>
        <w:ind w:firstLine="851"/>
        <w:jc w:val="both"/>
      </w:pPr>
      <w:r>
        <w:t>- детализация целей и задач Стратегии;</w:t>
      </w:r>
    </w:p>
    <w:p w:rsidR="009E7C0C" w:rsidRDefault="009E7C0C" w:rsidP="00DD15D6">
      <w:pPr>
        <w:pStyle w:val="ConsPlusNormal"/>
        <w:tabs>
          <w:tab w:val="left" w:pos="851"/>
          <w:tab w:val="left" w:pos="1134"/>
        </w:tabs>
        <w:spacing w:line="360" w:lineRule="auto"/>
        <w:ind w:firstLine="851"/>
        <w:jc w:val="both"/>
      </w:pPr>
      <w:r>
        <w:t>- разработка комплекса мероприятий по достижению стратегических целей, задач и приоритетов развития Беловского муниципального района;</w:t>
      </w:r>
    </w:p>
    <w:p w:rsidR="009E7C0C" w:rsidRDefault="009E7C0C" w:rsidP="00DD15D6">
      <w:pPr>
        <w:pStyle w:val="ConsPlusNormal"/>
        <w:tabs>
          <w:tab w:val="left" w:pos="851"/>
          <w:tab w:val="left" w:pos="1134"/>
        </w:tabs>
        <w:spacing w:line="360" w:lineRule="auto"/>
        <w:ind w:firstLine="851"/>
        <w:jc w:val="both"/>
      </w:pPr>
      <w:r>
        <w:t>- определение перечня муниципальных программ, обеспечивающих достижение долгосрочных целей социально-экономического развития Беловского муниципального района;</w:t>
      </w:r>
    </w:p>
    <w:p w:rsidR="009E7C0C" w:rsidRDefault="009E7C0C" w:rsidP="00DD15D6">
      <w:pPr>
        <w:pStyle w:val="ConsPlusNormal"/>
        <w:tabs>
          <w:tab w:val="left" w:pos="851"/>
          <w:tab w:val="left" w:pos="1134"/>
        </w:tabs>
        <w:spacing w:line="360" w:lineRule="auto"/>
        <w:ind w:firstLine="851"/>
        <w:jc w:val="both"/>
      </w:pPr>
      <w:r>
        <w:t>- определение показателей реализации Стратегии и их значений, установленных для реализации Стратегии.</w:t>
      </w:r>
    </w:p>
    <w:p w:rsidR="00573AB0" w:rsidRDefault="00573AB0" w:rsidP="00573AB0">
      <w:pPr>
        <w:pStyle w:val="ConsPlusNormal"/>
        <w:tabs>
          <w:tab w:val="left" w:pos="851"/>
          <w:tab w:val="left" w:pos="1134"/>
        </w:tabs>
        <w:spacing w:line="360" w:lineRule="auto"/>
        <w:ind w:firstLine="851"/>
        <w:jc w:val="both"/>
      </w:pPr>
      <w:r>
        <w:t>План мероприятий разрабатывается на период действия Стратегии – до 2035 года включительно.</w:t>
      </w:r>
    </w:p>
    <w:p w:rsidR="00CF4406" w:rsidRDefault="00CF4406" w:rsidP="00CF4406">
      <w:pPr>
        <w:suppressAutoHyphens/>
        <w:autoSpaceDE w:val="0"/>
        <w:autoSpaceDN w:val="0"/>
        <w:adjustRightInd w:val="0"/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Поскольку цели и задачи социально-экономического развития района определены на весь период действия Стратегии, то реализация Стратегии предполагается без выделения этапов.</w:t>
      </w:r>
    </w:p>
    <w:p w:rsidR="00CF4406" w:rsidRDefault="00CF4406" w:rsidP="00CF4406">
      <w:pPr>
        <w:suppressAutoHyphens/>
        <w:autoSpaceDE w:val="0"/>
        <w:autoSpaceDN w:val="0"/>
        <w:adjustRightInd w:val="0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88032D">
        <w:rPr>
          <w:color w:val="000000"/>
          <w:sz w:val="28"/>
          <w:szCs w:val="28"/>
        </w:rPr>
        <w:t>Согласно механизму реализации и мониторинга Стратегии при необходимости раз в три года будет проходить корректировка Стратегии.</w:t>
      </w:r>
    </w:p>
    <w:p w:rsidR="00CF4406" w:rsidRDefault="00CF4406" w:rsidP="00CF4406">
      <w:pPr>
        <w:suppressAutoHyphens/>
        <w:autoSpaceDE w:val="0"/>
        <w:autoSpaceDN w:val="0"/>
        <w:adjustRightInd w:val="0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C21C0F">
        <w:rPr>
          <w:color w:val="000000"/>
          <w:sz w:val="28"/>
          <w:szCs w:val="28"/>
        </w:rPr>
        <w:t>Ежегодно по итогам оценки эффективности реализации муниципальных программ и мониторинга хода исполнения плана мероприятий по реализации Стратегии объем бюджетных средств на реализацию Стратегии будет уточняться, при этом во внимание будут приняты возможности бюджета.</w:t>
      </w:r>
    </w:p>
    <w:p w:rsidR="005B711C" w:rsidRPr="00C21C0F" w:rsidRDefault="005B711C" w:rsidP="005B711C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21C0F">
        <w:rPr>
          <w:sz w:val="28"/>
          <w:szCs w:val="28"/>
        </w:rPr>
        <w:t xml:space="preserve">Ежегодный отчет о реализации Стратегии подлежит официальному опубликованию на официальном </w:t>
      </w:r>
      <w:r>
        <w:rPr>
          <w:sz w:val="28"/>
          <w:szCs w:val="28"/>
        </w:rPr>
        <w:t>сайте</w:t>
      </w:r>
      <w:r w:rsidRPr="00C21C0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Беловского муниципального района в информационно-телекоммуникационной сети «Интернет».</w:t>
      </w:r>
    </w:p>
    <w:p w:rsidR="00472910" w:rsidRPr="00C902F8" w:rsidRDefault="00472910" w:rsidP="00472910">
      <w:pPr>
        <w:pStyle w:val="a3"/>
        <w:tabs>
          <w:tab w:val="num" w:pos="851"/>
        </w:tabs>
        <w:rPr>
          <w:rFonts w:ascii="Times New Roman" w:hAnsi="Times New Roman" w:cs="Times New Roman"/>
          <w:i/>
          <w:szCs w:val="28"/>
        </w:rPr>
      </w:pPr>
    </w:p>
    <w:p w:rsidR="00330880" w:rsidRDefault="00330880" w:rsidP="00577844">
      <w:pPr>
        <w:jc w:val="center"/>
        <w:rPr>
          <w:b/>
        </w:rPr>
        <w:sectPr w:rsidR="00330880" w:rsidSect="00897B13">
          <w:footerReference w:type="default" r:id="rId8"/>
          <w:pgSz w:w="11906" w:h="16838"/>
          <w:pgMar w:top="1134" w:right="851" w:bottom="1134" w:left="1985" w:header="709" w:footer="709" w:gutter="0"/>
          <w:pgNumType w:start="1"/>
          <w:cols w:space="708"/>
          <w:titlePg/>
          <w:docGrid w:linePitch="360"/>
        </w:sectPr>
      </w:pPr>
    </w:p>
    <w:p w:rsidR="00897B13" w:rsidRDefault="00FC5569" w:rsidP="00FC5569">
      <w:pPr>
        <w:pStyle w:val="ConsPlusNormal"/>
        <w:ind w:firstLine="426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Таблица 1.</w:t>
      </w:r>
    </w:p>
    <w:p w:rsidR="00A33AD4" w:rsidRDefault="00A33AD4" w:rsidP="00FC5569">
      <w:pPr>
        <w:pStyle w:val="ConsPlusNormal"/>
        <w:ind w:firstLine="426"/>
        <w:jc w:val="right"/>
        <w:rPr>
          <w:sz w:val="20"/>
          <w:szCs w:val="20"/>
        </w:rPr>
      </w:pPr>
    </w:p>
    <w:p w:rsidR="00FC5569" w:rsidRDefault="00BC5A10" w:rsidP="00897B13">
      <w:pPr>
        <w:jc w:val="center"/>
        <w:rPr>
          <w:b/>
        </w:rPr>
      </w:pPr>
      <w:r>
        <w:rPr>
          <w:b/>
        </w:rPr>
        <w:t>Ц</w:t>
      </w:r>
      <w:r w:rsidR="00897B13" w:rsidRPr="008A05CA">
        <w:rPr>
          <w:b/>
        </w:rPr>
        <w:t xml:space="preserve">елевые </w:t>
      </w:r>
      <w:r>
        <w:rPr>
          <w:b/>
        </w:rPr>
        <w:t>показатели</w:t>
      </w:r>
      <w:r w:rsidR="00897B13" w:rsidRPr="008A05CA">
        <w:rPr>
          <w:b/>
        </w:rPr>
        <w:t xml:space="preserve"> </w:t>
      </w:r>
      <w:r>
        <w:rPr>
          <w:b/>
        </w:rPr>
        <w:t xml:space="preserve">(индикаторы) </w:t>
      </w:r>
      <w:r w:rsidR="00897B13" w:rsidRPr="008A05CA">
        <w:rPr>
          <w:b/>
        </w:rPr>
        <w:t xml:space="preserve">стратегии социально-экономического развития </w:t>
      </w:r>
    </w:p>
    <w:p w:rsidR="00897B13" w:rsidRDefault="00BC5A10" w:rsidP="00897B13">
      <w:pPr>
        <w:jc w:val="center"/>
        <w:rPr>
          <w:b/>
        </w:rPr>
      </w:pPr>
      <w:r>
        <w:rPr>
          <w:b/>
        </w:rPr>
        <w:t>Беловского муниципального района до 2035 года</w:t>
      </w:r>
    </w:p>
    <w:p w:rsidR="00CB5CF2" w:rsidRDefault="00CB5CF2" w:rsidP="00897B13">
      <w:pPr>
        <w:jc w:val="center"/>
        <w:rPr>
          <w:b/>
          <w:sz w:val="10"/>
          <w:szCs w:val="10"/>
        </w:rPr>
      </w:pPr>
    </w:p>
    <w:p w:rsidR="00A33AD4" w:rsidRPr="003C7D6D" w:rsidRDefault="00A33AD4" w:rsidP="00897B13">
      <w:pPr>
        <w:jc w:val="center"/>
        <w:rPr>
          <w:b/>
          <w:sz w:val="10"/>
          <w:szCs w:val="10"/>
        </w:rPr>
      </w:pPr>
    </w:p>
    <w:tbl>
      <w:tblPr>
        <w:tblW w:w="15026" w:type="dxa"/>
        <w:tblInd w:w="250" w:type="dxa"/>
        <w:tblLayout w:type="fixed"/>
        <w:tblLook w:val="04A0"/>
      </w:tblPr>
      <w:tblGrid>
        <w:gridCol w:w="712"/>
        <w:gridCol w:w="3397"/>
        <w:gridCol w:w="1983"/>
        <w:gridCol w:w="982"/>
        <w:gridCol w:w="1134"/>
        <w:gridCol w:w="1120"/>
        <w:gridCol w:w="14"/>
        <w:gridCol w:w="1140"/>
        <w:gridCol w:w="1134"/>
        <w:gridCol w:w="1142"/>
        <w:gridCol w:w="1134"/>
        <w:gridCol w:w="1134"/>
      </w:tblGrid>
      <w:tr w:rsidR="00C07928" w:rsidRPr="00CB5CF2" w:rsidTr="004C2CCC">
        <w:trPr>
          <w:trHeight w:val="290"/>
          <w:tblHeader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07928" w:rsidRPr="00CB5CF2" w:rsidRDefault="00C07928" w:rsidP="00CB5C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</w:t>
            </w:r>
            <w:r w:rsidRPr="00CB5CF2">
              <w:rPr>
                <w:b/>
                <w:bCs/>
              </w:rPr>
              <w:t>п</w:t>
            </w:r>
          </w:p>
          <w:p w:rsidR="00C07928" w:rsidRPr="00CB5CF2" w:rsidRDefault="00C07928" w:rsidP="00CB5CF2">
            <w:pPr>
              <w:jc w:val="center"/>
              <w:rPr>
                <w:b/>
                <w:bCs/>
              </w:rPr>
            </w:pPr>
            <w:r w:rsidRPr="00CB5CF2">
              <w:rPr>
                <w:b/>
                <w:bCs/>
              </w:rPr>
              <w:t> </w:t>
            </w:r>
          </w:p>
        </w:tc>
        <w:tc>
          <w:tcPr>
            <w:tcW w:w="33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07928" w:rsidRPr="00CB5CF2" w:rsidRDefault="00C07928" w:rsidP="00CB5CF2">
            <w:pPr>
              <w:jc w:val="center"/>
              <w:rPr>
                <w:b/>
                <w:bCs/>
              </w:rPr>
            </w:pPr>
            <w:r w:rsidRPr="00CB5CF2">
              <w:rPr>
                <w:b/>
                <w:bCs/>
              </w:rPr>
              <w:t>Показатель</w:t>
            </w:r>
          </w:p>
          <w:p w:rsidR="00C07928" w:rsidRPr="00CB5CF2" w:rsidRDefault="00C07928" w:rsidP="00CB5CF2">
            <w:pPr>
              <w:jc w:val="center"/>
              <w:rPr>
                <w:b/>
                <w:bCs/>
              </w:rPr>
            </w:pPr>
            <w:r w:rsidRPr="00CB5CF2">
              <w:rPr>
                <w:b/>
                <w:bCs/>
              </w:rPr>
              <w:t> 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07928" w:rsidRPr="00CB5CF2" w:rsidRDefault="00C07928" w:rsidP="00CB5CF2">
            <w:pPr>
              <w:jc w:val="center"/>
              <w:rPr>
                <w:b/>
                <w:bCs/>
              </w:rPr>
            </w:pPr>
            <w:r w:rsidRPr="00CB5CF2">
              <w:rPr>
                <w:b/>
                <w:bCs/>
              </w:rPr>
              <w:t>Единица измерения</w:t>
            </w:r>
          </w:p>
          <w:p w:rsidR="00C07928" w:rsidRPr="00CB5CF2" w:rsidRDefault="00C07928" w:rsidP="00CB5CF2">
            <w:pPr>
              <w:jc w:val="center"/>
              <w:rPr>
                <w:b/>
                <w:bCs/>
              </w:rPr>
            </w:pPr>
            <w:r w:rsidRPr="00CB5CF2">
              <w:rPr>
                <w:b/>
                <w:bCs/>
              </w:rPr>
              <w:t> </w:t>
            </w:r>
          </w:p>
        </w:tc>
        <w:tc>
          <w:tcPr>
            <w:tcW w:w="211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07928" w:rsidRPr="00CB5CF2" w:rsidRDefault="00C07928" w:rsidP="00CB5CF2">
            <w:pPr>
              <w:jc w:val="center"/>
              <w:rPr>
                <w:b/>
                <w:bCs/>
              </w:rPr>
            </w:pPr>
            <w:r w:rsidRPr="00CB5CF2">
              <w:rPr>
                <w:b/>
                <w:bCs/>
              </w:rPr>
              <w:t>Достигнутый уровень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07928" w:rsidRDefault="00C07928" w:rsidP="00C07928">
            <w:pPr>
              <w:rPr>
                <w:b/>
                <w:bCs/>
              </w:rPr>
            </w:pPr>
          </w:p>
        </w:tc>
        <w:tc>
          <w:tcPr>
            <w:tcW w:w="5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07928" w:rsidRDefault="00D03CDE" w:rsidP="00CB5C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Значения показателей по годам</w:t>
            </w:r>
          </w:p>
        </w:tc>
      </w:tr>
      <w:tr w:rsidR="00F123FD" w:rsidRPr="00CB5CF2" w:rsidTr="004C2CCC">
        <w:trPr>
          <w:trHeight w:val="330"/>
          <w:tblHeader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Default="00F123FD" w:rsidP="00CB5CF2">
            <w:pPr>
              <w:jc w:val="center"/>
              <w:rPr>
                <w:b/>
                <w:bCs/>
              </w:rPr>
            </w:pPr>
          </w:p>
        </w:tc>
        <w:tc>
          <w:tcPr>
            <w:tcW w:w="339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  <w:rPr>
                <w:b/>
                <w:bCs/>
              </w:rPr>
            </w:pPr>
          </w:p>
        </w:tc>
        <w:tc>
          <w:tcPr>
            <w:tcW w:w="211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23FD" w:rsidRPr="00CB5CF2" w:rsidRDefault="00F123FD" w:rsidP="00CB5C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2018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23FD" w:rsidRPr="00CB5CF2" w:rsidRDefault="00F123FD" w:rsidP="00CB5C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23FD" w:rsidRPr="00CB5CF2" w:rsidRDefault="00F123FD" w:rsidP="00CB5C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23FD" w:rsidRPr="00CB5CF2" w:rsidRDefault="00F123FD" w:rsidP="006152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F123FD" w:rsidRDefault="00F123FD" w:rsidP="00F12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 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F123FD" w:rsidRDefault="00F123FD" w:rsidP="00F12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 </w:t>
            </w:r>
            <w:r w:rsidRPr="00CB5CF2">
              <w:rPr>
                <w:b/>
                <w:bCs/>
              </w:rPr>
              <w:t>2035</w:t>
            </w:r>
          </w:p>
        </w:tc>
      </w:tr>
      <w:tr w:rsidR="00F123FD" w:rsidRPr="00CB5CF2" w:rsidTr="004C2CCC">
        <w:trPr>
          <w:trHeight w:val="315"/>
          <w:tblHeader/>
        </w:trPr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  <w:rPr>
                <w:b/>
                <w:bCs/>
              </w:rPr>
            </w:pPr>
          </w:p>
        </w:tc>
        <w:tc>
          <w:tcPr>
            <w:tcW w:w="33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  <w:rPr>
                <w:b/>
                <w:bCs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615257">
            <w:pPr>
              <w:jc w:val="center"/>
              <w:rPr>
                <w:b/>
                <w:bCs/>
              </w:rPr>
            </w:pPr>
            <w:r w:rsidRPr="00CB5CF2">
              <w:rPr>
                <w:b/>
                <w:bCs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615257">
            <w:pPr>
              <w:jc w:val="center"/>
              <w:rPr>
                <w:b/>
                <w:bCs/>
              </w:rPr>
            </w:pPr>
            <w:r w:rsidRPr="00CB5CF2">
              <w:rPr>
                <w:b/>
                <w:bCs/>
              </w:rPr>
              <w:t>2017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  <w:rPr>
                <w:b/>
                <w:bCs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  <w:rPr>
                <w:b/>
                <w:bCs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615257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23FD" w:rsidRPr="00CB5CF2" w:rsidRDefault="00F123FD" w:rsidP="0053609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23FD" w:rsidRPr="00CB5CF2" w:rsidRDefault="00F123FD" w:rsidP="00536094">
            <w:pPr>
              <w:jc w:val="center"/>
              <w:rPr>
                <w:b/>
                <w:bCs/>
              </w:rPr>
            </w:pPr>
          </w:p>
        </w:tc>
      </w:tr>
      <w:tr w:rsidR="00F123FD" w:rsidRPr="00CB5CF2" w:rsidTr="004C2CCC">
        <w:trPr>
          <w:trHeight w:val="300"/>
          <w:tblHeader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</w:pPr>
            <w:r w:rsidRPr="00CB5CF2">
              <w:t>1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</w:pPr>
            <w:r w:rsidRPr="00CB5CF2"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</w:pPr>
            <w:r w:rsidRPr="00CB5CF2"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615257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615257">
            <w:pPr>
              <w:jc w:val="center"/>
            </w:pPr>
            <w:r w:rsidRPr="00CB5CF2"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615257">
            <w:pPr>
              <w:jc w:val="center"/>
            </w:pPr>
            <w:r w:rsidRPr="00CB5CF2"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</w:pPr>
            <w:r w:rsidRPr="00CB5CF2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CB5CF2">
            <w:pPr>
              <w:jc w:val="center"/>
            </w:pPr>
            <w:r w:rsidRPr="00CB5CF2">
              <w:t>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23FD" w:rsidRPr="00CB5CF2" w:rsidRDefault="00F123FD" w:rsidP="00615257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123FD" w:rsidRDefault="00F123FD" w:rsidP="00615257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123FD" w:rsidRDefault="00F123FD" w:rsidP="00615257">
            <w:pPr>
              <w:jc w:val="center"/>
            </w:pPr>
            <w:r>
              <w:t>11</w:t>
            </w:r>
          </w:p>
        </w:tc>
      </w:tr>
      <w:tr w:rsidR="00F123FD" w:rsidRPr="00CB5CF2" w:rsidTr="00536094">
        <w:trPr>
          <w:trHeight w:val="375"/>
        </w:trPr>
        <w:tc>
          <w:tcPr>
            <w:tcW w:w="1502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BC5A10" w:rsidRDefault="00F123FD" w:rsidP="00BC5A10">
            <w:pPr>
              <w:keepNext/>
              <w:widowControl w:val="0"/>
              <w:ind w:firstLine="720"/>
              <w:jc w:val="center"/>
              <w:rPr>
                <w:bCs/>
                <w:iCs/>
              </w:rPr>
            </w:pPr>
            <w:r w:rsidRPr="00BC5A10">
              <w:rPr>
                <w:bCs/>
                <w:iCs/>
              </w:rPr>
              <w:t xml:space="preserve">Главная </w:t>
            </w:r>
            <w:r>
              <w:rPr>
                <w:bCs/>
                <w:iCs/>
              </w:rPr>
              <w:t xml:space="preserve">стратегическая </w:t>
            </w:r>
            <w:r w:rsidRPr="00BC5A10">
              <w:rPr>
                <w:bCs/>
                <w:iCs/>
              </w:rPr>
              <w:t>цель</w:t>
            </w:r>
            <w:r>
              <w:rPr>
                <w:bCs/>
                <w:iCs/>
              </w:rPr>
              <w:t xml:space="preserve"> </w:t>
            </w:r>
            <w:r w:rsidRPr="00BC5A10">
              <w:rPr>
                <w:bCs/>
                <w:iCs/>
              </w:rPr>
              <w:t>– обеспечение стабильного социально-экономического развития муниципального образования и повы</w:t>
            </w:r>
            <w:r>
              <w:rPr>
                <w:bCs/>
                <w:iCs/>
              </w:rPr>
              <w:t>шение качества жизни населения</w:t>
            </w:r>
          </w:p>
        </w:tc>
      </w:tr>
      <w:tr w:rsidR="00F123FD" w:rsidRPr="00CB5CF2" w:rsidTr="00536094">
        <w:trPr>
          <w:trHeight w:val="375"/>
        </w:trPr>
        <w:tc>
          <w:tcPr>
            <w:tcW w:w="1502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Default="00F123FD" w:rsidP="00A865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Стратегическая цель 1. Развитие человеческого капитала</w:t>
            </w:r>
            <w:r w:rsidR="001A373A">
              <w:rPr>
                <w:b/>
                <w:bCs/>
              </w:rPr>
              <w:t xml:space="preserve"> </w:t>
            </w:r>
          </w:p>
        </w:tc>
      </w:tr>
      <w:tr w:rsidR="00F123FD" w:rsidRPr="002E5509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2E5509" w:rsidRDefault="00F123FD" w:rsidP="00CB5CF2">
            <w:pPr>
              <w:jc w:val="center"/>
              <w:rPr>
                <w:b/>
                <w:bCs/>
              </w:rPr>
            </w:pPr>
            <w:r w:rsidRPr="002E5509">
              <w:rPr>
                <w:b/>
                <w:bCs/>
              </w:rPr>
              <w:t>1.1</w:t>
            </w:r>
          </w:p>
        </w:tc>
        <w:tc>
          <w:tcPr>
            <w:tcW w:w="143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Default="00F123FD" w:rsidP="001A373A">
            <w:pPr>
              <w:rPr>
                <w:b/>
              </w:rPr>
            </w:pPr>
            <w:r>
              <w:rPr>
                <w:b/>
              </w:rPr>
              <w:t>Задача 1. Преод</w:t>
            </w:r>
            <w:r w:rsidR="001A373A">
              <w:rPr>
                <w:b/>
              </w:rPr>
              <w:t xml:space="preserve">оление демографического спада </w:t>
            </w:r>
            <w:r>
              <w:rPr>
                <w:b/>
              </w:rPr>
              <w:t>населения</w:t>
            </w:r>
            <w:r w:rsidR="001A373A">
              <w:rPr>
                <w:b/>
              </w:rPr>
              <w:t xml:space="preserve">, увеличение продолжительности жизни населения, формирование условий для активного долголетия </w:t>
            </w:r>
          </w:p>
        </w:tc>
      </w:tr>
      <w:tr w:rsidR="00F123FD" w:rsidRPr="008A1231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jc w:val="center"/>
              <w:rPr>
                <w:bCs/>
              </w:rPr>
            </w:pPr>
            <w:r>
              <w:rPr>
                <w:bCs/>
              </w:rPr>
              <w:t>1.1.1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Default="00F123FD" w:rsidP="00CB5CF2">
            <w:pPr>
              <w:rPr>
                <w:bCs/>
              </w:rPr>
            </w:pPr>
            <w:r>
              <w:rPr>
                <w:bCs/>
              </w:rPr>
              <w:t xml:space="preserve">Численность населения </w:t>
            </w:r>
          </w:p>
          <w:p w:rsidR="00F123FD" w:rsidRPr="008A1231" w:rsidRDefault="00F123FD" w:rsidP="00CB5CF2">
            <w:pPr>
              <w:rPr>
                <w:bCs/>
              </w:rPr>
            </w:pPr>
            <w:r>
              <w:rPr>
                <w:bCs/>
              </w:rPr>
              <w:t>(в среднегодовом исчислении)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jc w:val="center"/>
            </w:pPr>
            <w:r>
              <w:t>тыс. чел.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615257">
            <w:pPr>
              <w:jc w:val="center"/>
            </w:pPr>
            <w:r>
              <w:t>27,786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615257">
            <w:pPr>
              <w:jc w:val="center"/>
            </w:pPr>
            <w:r>
              <w:t>27,339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jc w:val="center"/>
            </w:pPr>
            <w:r>
              <w:t>27,1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jc w:val="center"/>
            </w:pPr>
            <w:r>
              <w:t>27,25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394425" w:rsidP="00CB5CF2">
            <w:pPr>
              <w:jc w:val="center"/>
            </w:pPr>
            <w:r>
              <w:t>27,275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394425" w:rsidP="00615257">
            <w:pPr>
              <w:jc w:val="center"/>
            </w:pPr>
            <w:r>
              <w:t>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3FD" w:rsidRPr="008A1231" w:rsidRDefault="00F123FD" w:rsidP="00536094">
            <w:pPr>
              <w:jc w:val="center"/>
            </w:pPr>
            <w:r>
              <w:t>27,35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3FD" w:rsidRPr="008A1231" w:rsidRDefault="00F123FD" w:rsidP="00536094">
            <w:pPr>
              <w:jc w:val="center"/>
            </w:pPr>
            <w:r>
              <w:t>29,0</w:t>
            </w:r>
          </w:p>
        </w:tc>
      </w:tr>
      <w:tr w:rsidR="00F123FD" w:rsidRPr="008A1231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CB5CF2" w:rsidRDefault="00F123FD" w:rsidP="00615257">
            <w:pPr>
              <w:jc w:val="center"/>
            </w:pPr>
            <w:r w:rsidRPr="00CB5CF2">
              <w:t>1.</w:t>
            </w:r>
            <w:r>
              <w:t>1.2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rPr>
                <w:bCs/>
              </w:rPr>
            </w:pPr>
            <w:r>
              <w:rPr>
                <w:bCs/>
              </w:rPr>
              <w:t>Рождаемость населения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jc w:val="center"/>
            </w:pPr>
            <w:r>
              <w:t>число родившихся на 1000 человек населения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615257">
            <w:pPr>
              <w:jc w:val="center"/>
            </w:pPr>
            <w:r>
              <w:t>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615257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jc w:val="center"/>
            </w:pPr>
            <w:r>
              <w:t>12,9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jc w:val="center"/>
            </w:pPr>
            <w: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394425" w:rsidP="00CB5CF2">
            <w:pPr>
              <w:jc w:val="center"/>
            </w:pPr>
            <w:r>
              <w:t>13,5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394425" w:rsidP="00615257">
            <w:pPr>
              <w:jc w:val="center"/>
            </w:pPr>
            <w:r>
              <w:t>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3FD" w:rsidRPr="008A1231" w:rsidRDefault="00F123FD" w:rsidP="00536094">
            <w:pPr>
              <w:jc w:val="center"/>
            </w:pPr>
            <w: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3FD" w:rsidRPr="008A1231" w:rsidRDefault="00F123FD" w:rsidP="00536094">
            <w:pPr>
              <w:jc w:val="center"/>
            </w:pPr>
            <w:r>
              <w:t>14,3</w:t>
            </w:r>
          </w:p>
        </w:tc>
      </w:tr>
      <w:tr w:rsidR="00F123FD" w:rsidRPr="008A1231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CB5CF2" w:rsidRDefault="00F123FD" w:rsidP="00615257">
            <w:pPr>
              <w:jc w:val="center"/>
            </w:pPr>
            <w:r w:rsidRPr="00CB5CF2">
              <w:t>1.</w:t>
            </w:r>
            <w:r>
              <w:t>1.3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rPr>
                <w:bCs/>
              </w:rPr>
            </w:pPr>
            <w:r>
              <w:rPr>
                <w:bCs/>
              </w:rPr>
              <w:t>Смертность населения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Default="00F123FD" w:rsidP="006E139E">
            <w:pPr>
              <w:jc w:val="center"/>
            </w:pPr>
            <w:r>
              <w:t xml:space="preserve">число </w:t>
            </w:r>
          </w:p>
          <w:p w:rsidR="00F123FD" w:rsidRPr="008A1231" w:rsidRDefault="00F123FD" w:rsidP="006E139E">
            <w:pPr>
              <w:jc w:val="center"/>
            </w:pPr>
            <w:r>
              <w:t>умерших на 1000 человек населения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615257">
            <w:pPr>
              <w:jc w:val="center"/>
            </w:pPr>
            <w:r>
              <w:t>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615257">
            <w:pPr>
              <w:jc w:val="center"/>
            </w:pPr>
            <w:r>
              <w:t>16,5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jc w:val="center"/>
            </w:pPr>
            <w:r>
              <w:t>16,2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jc w:val="center"/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394425" w:rsidP="00CB5CF2">
            <w:pPr>
              <w:jc w:val="center"/>
            </w:pPr>
            <w:r>
              <w:t>15,8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394425" w:rsidP="00394425">
            <w:pPr>
              <w:jc w:val="center"/>
            </w:pPr>
            <w: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3FD" w:rsidRPr="008A1231" w:rsidRDefault="00F123FD" w:rsidP="00536094">
            <w:pPr>
              <w:jc w:val="center"/>
            </w:pPr>
            <w: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3FD" w:rsidRPr="008A1231" w:rsidRDefault="00F123FD" w:rsidP="00536094">
            <w:pPr>
              <w:jc w:val="center"/>
            </w:pPr>
            <w:r>
              <w:t>13,1</w:t>
            </w:r>
          </w:p>
        </w:tc>
      </w:tr>
      <w:tr w:rsidR="00F123FD" w:rsidRPr="008A1231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jc w:val="center"/>
              <w:rPr>
                <w:bCs/>
              </w:rPr>
            </w:pPr>
            <w:r>
              <w:rPr>
                <w:bCs/>
              </w:rPr>
              <w:t>1.1.4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1A373A">
            <w:pPr>
              <w:rPr>
                <w:bCs/>
              </w:rPr>
            </w:pPr>
            <w:r>
              <w:rPr>
                <w:bCs/>
              </w:rPr>
              <w:t>Ожидаемая продолжительность жизни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jc w:val="center"/>
            </w:pPr>
            <w:r>
              <w:t>лет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615257">
            <w:pPr>
              <w:jc w:val="center"/>
            </w:pPr>
            <w:r>
              <w:t>62,57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615257">
            <w:pPr>
              <w:jc w:val="center"/>
            </w:pPr>
            <w:r>
              <w:t>63,08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CB5CF2">
            <w:pPr>
              <w:jc w:val="center"/>
            </w:pPr>
            <w:r>
              <w:t>63,4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F123FD" w:rsidP="00462157">
            <w:pPr>
              <w:jc w:val="center"/>
            </w:pPr>
            <w: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394425" w:rsidP="00394425">
            <w:pPr>
              <w:jc w:val="center"/>
            </w:pPr>
            <w:r>
              <w:t>72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FD" w:rsidRPr="008A1231" w:rsidRDefault="00394425" w:rsidP="00394425">
            <w:pPr>
              <w:jc w:val="center"/>
            </w:pPr>
            <w: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3FD" w:rsidRPr="008A1231" w:rsidRDefault="00F123FD" w:rsidP="00536094">
            <w:pPr>
              <w:jc w:val="center"/>
            </w:pPr>
            <w: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3FD" w:rsidRPr="008A1231" w:rsidRDefault="00F123FD" w:rsidP="00536094">
            <w:pPr>
              <w:jc w:val="center"/>
            </w:pPr>
            <w:r>
              <w:t>81</w:t>
            </w:r>
          </w:p>
        </w:tc>
      </w:tr>
      <w:tr w:rsidR="001A373A" w:rsidRPr="008A1231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  <w:rPr>
                <w:bCs/>
              </w:rPr>
            </w:pPr>
            <w:r>
              <w:rPr>
                <w:bCs/>
              </w:rPr>
              <w:t>1.1.5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2E04AF">
            <w:r w:rsidRPr="00CB5CF2">
              <w:t xml:space="preserve">Доля </w:t>
            </w:r>
            <w:r>
              <w:t>граждан</w:t>
            </w:r>
            <w:r w:rsidRPr="00CB5CF2">
              <w:t>, систематически занимающ</w:t>
            </w:r>
            <w:r>
              <w:t>ихся</w:t>
            </w:r>
            <w:r w:rsidRPr="00CB5CF2">
              <w:t xml:space="preserve"> физической культурой и спортом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2E04AF">
            <w:pPr>
              <w:jc w:val="center"/>
            </w:pPr>
            <w:r w:rsidRPr="00CB5CF2">
              <w:t>%</w:t>
            </w:r>
            <w:r>
              <w:t xml:space="preserve"> от численности населения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2E04AF">
            <w:pPr>
              <w:jc w:val="center"/>
            </w:pPr>
            <w:r w:rsidRPr="00CB5CF2">
              <w:t>36,55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2E04AF">
            <w:pPr>
              <w:jc w:val="center"/>
            </w:pPr>
            <w:r w:rsidRPr="00CB5CF2">
              <w:t>36,9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2E04AF">
            <w:pPr>
              <w:jc w:val="center"/>
            </w:pPr>
            <w:r>
              <w:t>36,8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2E04AF">
            <w:pPr>
              <w:jc w:val="center"/>
            </w:pPr>
            <w: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2E04AF">
            <w:pPr>
              <w:jc w:val="center"/>
            </w:pPr>
            <w:r>
              <w:t>40,7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2E04AF">
            <w:pPr>
              <w:jc w:val="center"/>
            </w:pPr>
            <w: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2E04AF">
            <w:pPr>
              <w:jc w:val="center"/>
            </w:pPr>
            <w:r>
              <w:t>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2E04AF">
            <w:pPr>
              <w:jc w:val="center"/>
            </w:pPr>
            <w:r>
              <w:t>55</w:t>
            </w:r>
          </w:p>
        </w:tc>
      </w:tr>
      <w:tr w:rsidR="001A373A" w:rsidRPr="002E5509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2E5509" w:rsidRDefault="001A373A" w:rsidP="00536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143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1A373A">
            <w:pPr>
              <w:rPr>
                <w:b/>
              </w:rPr>
            </w:pPr>
            <w:r>
              <w:rPr>
                <w:b/>
              </w:rPr>
              <w:t>Задача 2. Повышение материального благосостояния населения</w:t>
            </w:r>
          </w:p>
        </w:tc>
      </w:tr>
      <w:tr w:rsidR="001A373A" w:rsidRPr="008A1231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97493">
            <w:pPr>
              <w:jc w:val="center"/>
              <w:rPr>
                <w:bCs/>
              </w:rPr>
            </w:pPr>
            <w:r>
              <w:rPr>
                <w:bCs/>
              </w:rPr>
              <w:t>1.2.1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1A373A">
            <w:pPr>
              <w:rPr>
                <w:bCs/>
              </w:rPr>
            </w:pPr>
            <w:r>
              <w:rPr>
                <w:bCs/>
              </w:rPr>
              <w:t>Среднемесячная заработная плата одного работающего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рублей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34 252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38 552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42 690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462157">
            <w:pPr>
              <w:jc w:val="center"/>
            </w:pPr>
            <w:r>
              <w:t>52 352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57 618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63 702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78 758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92 207</w:t>
            </w:r>
          </w:p>
        </w:tc>
      </w:tr>
      <w:tr w:rsidR="001A373A" w:rsidRPr="008A1231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97493">
            <w:pPr>
              <w:jc w:val="center"/>
              <w:rPr>
                <w:bCs/>
              </w:rPr>
            </w:pPr>
            <w:r>
              <w:rPr>
                <w:bCs/>
              </w:rPr>
              <w:t>1.2.2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rPr>
                <w:bCs/>
              </w:rPr>
            </w:pPr>
            <w:r>
              <w:rPr>
                <w:bCs/>
              </w:rPr>
              <w:t>Уровень зарегистрированной безработицы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A33AD4">
            <w:pPr>
              <w:jc w:val="center"/>
            </w:pPr>
            <w:r>
              <w:t>% к трудоспособному населению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0,7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462157">
            <w:pPr>
              <w:jc w:val="center"/>
            </w:pPr>
            <w: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0,6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0,2</w:t>
            </w:r>
          </w:p>
        </w:tc>
      </w:tr>
      <w:tr w:rsidR="001A373A" w:rsidRPr="002E5509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2E5509" w:rsidRDefault="001A373A" w:rsidP="005029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</w:t>
            </w:r>
            <w:r w:rsidR="005029CD">
              <w:rPr>
                <w:b/>
                <w:bCs/>
              </w:rPr>
              <w:t>3</w:t>
            </w:r>
          </w:p>
        </w:tc>
        <w:tc>
          <w:tcPr>
            <w:tcW w:w="143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A33AD4">
            <w:pPr>
              <w:rPr>
                <w:b/>
              </w:rPr>
            </w:pPr>
            <w:r>
              <w:rPr>
                <w:b/>
              </w:rPr>
              <w:t xml:space="preserve">Задача </w:t>
            </w:r>
            <w:r w:rsidR="0070545E" w:rsidRPr="0070545E">
              <w:rPr>
                <w:b/>
              </w:rPr>
              <w:t>3. Развитие интеллектуального потенциала, развитие культурного и духовно-нравственного потенциала</w:t>
            </w:r>
          </w:p>
        </w:tc>
      </w:tr>
      <w:tr w:rsidR="001A373A" w:rsidRPr="008A1231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5029CD" w:rsidP="00A33AD4">
            <w:pPr>
              <w:jc w:val="center"/>
              <w:rPr>
                <w:bCs/>
              </w:rPr>
            </w:pPr>
            <w:r>
              <w:rPr>
                <w:bCs/>
              </w:rPr>
              <w:t>1.3</w:t>
            </w:r>
            <w:r w:rsidR="001A373A">
              <w:rPr>
                <w:bCs/>
              </w:rPr>
              <w:t>.1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rPr>
                <w:bCs/>
              </w:rPr>
            </w:pPr>
            <w:r>
              <w:rPr>
                <w:bCs/>
              </w:rPr>
              <w:t>Доступность дошкольного образования для детей в возрасте до 3 лет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462157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100</w:t>
            </w:r>
          </w:p>
        </w:tc>
      </w:tr>
      <w:tr w:rsidR="001A373A" w:rsidRPr="002E5509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2E5509" w:rsidRDefault="001A373A" w:rsidP="00536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 w:rsidR="005029CD">
              <w:rPr>
                <w:b/>
                <w:bCs/>
              </w:rPr>
              <w:t>4</w:t>
            </w:r>
          </w:p>
        </w:tc>
        <w:tc>
          <w:tcPr>
            <w:tcW w:w="143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5029CD">
            <w:pPr>
              <w:rPr>
                <w:b/>
              </w:rPr>
            </w:pPr>
            <w:r>
              <w:rPr>
                <w:b/>
              </w:rPr>
              <w:t xml:space="preserve">Задача </w:t>
            </w:r>
            <w:r w:rsidR="005029CD">
              <w:rPr>
                <w:b/>
              </w:rPr>
              <w:t>4</w:t>
            </w:r>
            <w:r>
              <w:rPr>
                <w:b/>
              </w:rPr>
              <w:t>. Обеспечение общественной безопасности в районе</w:t>
            </w:r>
          </w:p>
        </w:tc>
      </w:tr>
      <w:tr w:rsidR="001A373A" w:rsidRPr="008A1231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5029CD" w:rsidP="00CB5CF2">
            <w:pPr>
              <w:jc w:val="center"/>
              <w:rPr>
                <w:bCs/>
              </w:rPr>
            </w:pPr>
            <w:r>
              <w:rPr>
                <w:bCs/>
              </w:rPr>
              <w:t>1.4</w:t>
            </w:r>
            <w:r w:rsidR="001A373A">
              <w:rPr>
                <w:bCs/>
              </w:rPr>
              <w:t>.1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rPr>
                <w:bCs/>
              </w:rPr>
            </w:pPr>
            <w:r>
              <w:rPr>
                <w:bCs/>
              </w:rPr>
              <w:t>Уровень преступности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случаев на 100 тыс. человек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1 850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077EC2">
            <w:pPr>
              <w:jc w:val="center"/>
            </w:pPr>
            <w:r>
              <w:t>1 778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1 698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462157">
            <w:pPr>
              <w:jc w:val="center"/>
            </w:pPr>
            <w:r>
              <w:t>1 256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1243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440BCE">
            <w:pPr>
              <w:jc w:val="center"/>
            </w:pPr>
            <w:r>
              <w:t>1216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1 199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1 142</w:t>
            </w:r>
          </w:p>
        </w:tc>
      </w:tr>
      <w:tr w:rsidR="001A373A" w:rsidRPr="00CB5CF2" w:rsidTr="00536094">
        <w:trPr>
          <w:trHeight w:val="375"/>
        </w:trPr>
        <w:tc>
          <w:tcPr>
            <w:tcW w:w="1502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536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Стратегическая цель 2. Развитие э</w:t>
            </w:r>
            <w:r w:rsidRPr="00CB5CF2">
              <w:rPr>
                <w:b/>
                <w:bCs/>
              </w:rPr>
              <w:t>кономи</w:t>
            </w:r>
            <w:r>
              <w:rPr>
                <w:b/>
                <w:bCs/>
              </w:rPr>
              <w:t>ки</w:t>
            </w:r>
          </w:p>
        </w:tc>
      </w:tr>
      <w:tr w:rsidR="001A373A" w:rsidRPr="002E5509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2E5509" w:rsidRDefault="001A373A" w:rsidP="00536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2E5509">
              <w:rPr>
                <w:b/>
                <w:bCs/>
              </w:rPr>
              <w:t>.1</w:t>
            </w:r>
          </w:p>
        </w:tc>
        <w:tc>
          <w:tcPr>
            <w:tcW w:w="143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FF30F6">
            <w:pPr>
              <w:rPr>
                <w:b/>
              </w:rPr>
            </w:pPr>
            <w:r>
              <w:rPr>
                <w:b/>
              </w:rPr>
              <w:t>Задача 1. Развитие промышленного производства</w:t>
            </w:r>
          </w:p>
        </w:tc>
      </w:tr>
      <w:tr w:rsidR="001A373A" w:rsidRPr="00CB5CF2" w:rsidTr="00536094">
        <w:trPr>
          <w:trHeight w:val="63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EE7E1C" w:rsidRDefault="001A373A" w:rsidP="00615257">
            <w:pPr>
              <w:jc w:val="center"/>
            </w:pPr>
            <w:r w:rsidRPr="00EE7E1C">
              <w:t>2.1.</w:t>
            </w:r>
            <w:r>
              <w:t>1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FF30F6">
            <w:r w:rsidRPr="00CB5CF2">
              <w:t xml:space="preserve">Объем отгруженных товаров собственного производства, выполненных работ и услуг (всеми категориями производителей) 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млн. руб.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35 880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36 906,7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41 845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51 084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54 976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58 925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>
              <w:t>68 519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>
              <w:t>81 945</w:t>
            </w:r>
          </w:p>
        </w:tc>
      </w:tr>
      <w:tr w:rsidR="001A373A" w:rsidRPr="00CB5CF2" w:rsidTr="00536094">
        <w:trPr>
          <w:trHeight w:val="63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EE7E1C" w:rsidRDefault="001A373A" w:rsidP="00286287">
            <w:pPr>
              <w:jc w:val="center"/>
            </w:pPr>
            <w:r>
              <w:t>2.1.2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r w:rsidRPr="00CB5CF2">
              <w:t>Индекс промышленного производства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3525F8">
            <w:pPr>
              <w:jc w:val="center"/>
            </w:pPr>
            <w:proofErr w:type="gramStart"/>
            <w:r w:rsidRPr="00CB5CF2">
              <w:t>в</w:t>
            </w:r>
            <w:proofErr w:type="gramEnd"/>
            <w:r w:rsidRPr="00CB5CF2">
              <w:t xml:space="preserve"> % </w:t>
            </w:r>
            <w:proofErr w:type="gramStart"/>
            <w:r w:rsidRPr="00CB5CF2">
              <w:t>к</w:t>
            </w:r>
            <w:proofErr w:type="gramEnd"/>
            <w:r w:rsidRPr="00CB5CF2">
              <w:t xml:space="preserve"> предыдущему году в сопоставимых ценах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110,5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D26FBC">
            <w:pPr>
              <w:jc w:val="center"/>
            </w:pPr>
            <w:r w:rsidRPr="00CB5CF2">
              <w:t> </w:t>
            </w:r>
            <w:r>
              <w:t>119,4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109,1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116</w:t>
            </w:r>
          </w:p>
          <w:p w:rsidR="001A373A" w:rsidRPr="00CB5CF2" w:rsidRDefault="001A373A" w:rsidP="00CB5CF2">
            <w:pPr>
              <w:jc w:val="center"/>
            </w:pPr>
            <w:r>
              <w:t>к 2017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AB6400">
            <w:pPr>
              <w:jc w:val="center"/>
            </w:pPr>
            <w:r>
              <w:t>119</w:t>
            </w:r>
          </w:p>
          <w:p w:rsidR="001A373A" w:rsidRPr="00CB5CF2" w:rsidRDefault="001A373A" w:rsidP="00AB6400">
            <w:pPr>
              <w:jc w:val="center"/>
            </w:pPr>
            <w:r>
              <w:t>к 2017 г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AB6400">
            <w:pPr>
              <w:jc w:val="center"/>
            </w:pPr>
            <w:r>
              <w:t>122</w:t>
            </w:r>
          </w:p>
          <w:p w:rsidR="001A373A" w:rsidRPr="00CB5CF2" w:rsidRDefault="001A373A" w:rsidP="00AB6400">
            <w:pPr>
              <w:jc w:val="center"/>
            </w:pPr>
            <w:r>
              <w:t>к 2017 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130</w:t>
            </w:r>
          </w:p>
          <w:p w:rsidR="001A373A" w:rsidRPr="00CB5CF2" w:rsidRDefault="001A373A" w:rsidP="00536094">
            <w:pPr>
              <w:jc w:val="center"/>
            </w:pPr>
            <w:r>
              <w:t>к 2017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150</w:t>
            </w:r>
          </w:p>
          <w:p w:rsidR="001A373A" w:rsidRPr="00CB5CF2" w:rsidRDefault="001A373A" w:rsidP="00536094">
            <w:pPr>
              <w:jc w:val="center"/>
            </w:pPr>
            <w:r>
              <w:t>к 2017 г.</w:t>
            </w:r>
          </w:p>
        </w:tc>
      </w:tr>
      <w:tr w:rsidR="001A373A" w:rsidRPr="002E5509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2E5509" w:rsidRDefault="001A373A" w:rsidP="00536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2.2</w:t>
            </w:r>
          </w:p>
        </w:tc>
        <w:tc>
          <w:tcPr>
            <w:tcW w:w="143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FF30F6">
            <w:pPr>
              <w:rPr>
                <w:b/>
              </w:rPr>
            </w:pPr>
            <w:r>
              <w:rPr>
                <w:b/>
              </w:rPr>
              <w:t>Задача 2. Развитие сельскохозяйственного производства</w:t>
            </w:r>
          </w:p>
        </w:tc>
      </w:tr>
      <w:tr w:rsidR="001A373A" w:rsidRPr="00CB5CF2" w:rsidTr="00536094">
        <w:trPr>
          <w:trHeight w:val="63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EE7E1C" w:rsidRDefault="001A373A" w:rsidP="00FF30F6">
            <w:pPr>
              <w:jc w:val="center"/>
            </w:pPr>
            <w:r w:rsidRPr="00EE7E1C">
              <w:t>2.</w:t>
            </w:r>
            <w:r>
              <w:t>2</w:t>
            </w:r>
            <w:r w:rsidRPr="00EE7E1C">
              <w:t>.</w:t>
            </w:r>
            <w:r>
              <w:t>1</w:t>
            </w:r>
          </w:p>
        </w:tc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373A" w:rsidRPr="00CB5CF2" w:rsidRDefault="001A373A" w:rsidP="00FF30F6">
            <w:r>
              <w:t>Объем сельскохозяйственного производства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млн. руб.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3 960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3 944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4 389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4 691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4 975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5 286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>
              <w:t>6 018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>
              <w:t>8 064</w:t>
            </w:r>
          </w:p>
        </w:tc>
      </w:tr>
      <w:tr w:rsidR="001A373A" w:rsidRPr="00CB5CF2" w:rsidTr="00536094">
        <w:trPr>
          <w:trHeight w:val="63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FF30F6">
            <w:pPr>
              <w:jc w:val="center"/>
            </w:pPr>
            <w:r>
              <w:t>2.2.2</w:t>
            </w:r>
          </w:p>
        </w:tc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373A" w:rsidRPr="00CB5CF2" w:rsidRDefault="001A373A" w:rsidP="00CB5CF2">
            <w:r>
              <w:t>Индекс сельскохозяйственного производства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proofErr w:type="gramStart"/>
            <w:r w:rsidRPr="00CB5CF2">
              <w:t>в</w:t>
            </w:r>
            <w:proofErr w:type="gramEnd"/>
            <w:r w:rsidRPr="00CB5CF2">
              <w:t xml:space="preserve"> % </w:t>
            </w:r>
            <w:proofErr w:type="gramStart"/>
            <w:r w:rsidRPr="00CB5CF2">
              <w:t>к</w:t>
            </w:r>
            <w:proofErr w:type="gramEnd"/>
            <w:r w:rsidRPr="00CB5CF2">
              <w:t xml:space="preserve"> предыдущему году в сопоставимых ценах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106,6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105,7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107,4</w:t>
            </w:r>
          </w:p>
          <w:p w:rsidR="001A373A" w:rsidRPr="00CB5CF2" w:rsidRDefault="001A373A" w:rsidP="00615257">
            <w:pPr>
              <w:jc w:val="center"/>
            </w:pPr>
            <w:r>
              <w:t>к 2017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536094">
            <w:pPr>
              <w:jc w:val="center"/>
            </w:pPr>
            <w:r>
              <w:t>109,1</w:t>
            </w:r>
          </w:p>
          <w:p w:rsidR="001A373A" w:rsidRPr="00CB5CF2" w:rsidRDefault="001A373A" w:rsidP="00536094">
            <w:pPr>
              <w:jc w:val="center"/>
            </w:pPr>
            <w:r>
              <w:t>к 2017 г.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536094">
            <w:pPr>
              <w:jc w:val="center"/>
            </w:pPr>
            <w:r>
              <w:t>111,2</w:t>
            </w:r>
          </w:p>
          <w:p w:rsidR="001A373A" w:rsidRPr="00CB5CF2" w:rsidRDefault="001A373A" w:rsidP="00536094">
            <w:pPr>
              <w:jc w:val="center"/>
            </w:pPr>
            <w:r>
              <w:t>к 2017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119,8</w:t>
            </w:r>
          </w:p>
          <w:p w:rsidR="001A373A" w:rsidRPr="00CB5CF2" w:rsidRDefault="001A373A" w:rsidP="00536094">
            <w:pPr>
              <w:jc w:val="center"/>
            </w:pPr>
            <w:r>
              <w:t>к 2017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131,7</w:t>
            </w:r>
          </w:p>
          <w:p w:rsidR="001A373A" w:rsidRPr="00CB5CF2" w:rsidRDefault="001A373A" w:rsidP="00536094">
            <w:pPr>
              <w:jc w:val="center"/>
            </w:pPr>
            <w:r>
              <w:t>к 2017 г.</w:t>
            </w:r>
          </w:p>
        </w:tc>
      </w:tr>
      <w:tr w:rsidR="001A373A" w:rsidRPr="002E5509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2E5509" w:rsidRDefault="001A373A" w:rsidP="00FF30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2.3</w:t>
            </w:r>
          </w:p>
        </w:tc>
        <w:tc>
          <w:tcPr>
            <w:tcW w:w="143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FF30F6">
            <w:pPr>
              <w:rPr>
                <w:b/>
              </w:rPr>
            </w:pPr>
            <w:r>
              <w:rPr>
                <w:b/>
              </w:rPr>
              <w:t>Задача 3. Содействие развитию малого и среднего предпринимательства</w:t>
            </w:r>
          </w:p>
        </w:tc>
      </w:tr>
      <w:tr w:rsidR="001A373A" w:rsidRPr="00CB5CF2" w:rsidTr="00536094">
        <w:trPr>
          <w:trHeight w:val="63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2.3.1</w:t>
            </w:r>
          </w:p>
        </w:tc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373A" w:rsidRDefault="001A373A" w:rsidP="005D7057">
            <w:r>
              <w:t xml:space="preserve">Численность </w:t>
            </w:r>
            <w:proofErr w:type="gramStart"/>
            <w:r>
              <w:t>занятых</w:t>
            </w:r>
            <w:proofErr w:type="gramEnd"/>
            <w:r>
              <w:t xml:space="preserve"> в сфере малого и среднего предпринимательства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% от численности населения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6,5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7,5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615257">
            <w:pPr>
              <w:jc w:val="center"/>
            </w:pPr>
            <w: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Default="001A373A" w:rsidP="00536094">
            <w:pPr>
              <w:jc w:val="center"/>
            </w:pPr>
            <w:r>
              <w:t>21,7</w:t>
            </w:r>
          </w:p>
        </w:tc>
      </w:tr>
      <w:tr w:rsidR="001A373A" w:rsidRPr="002E5509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2E5509" w:rsidRDefault="001A373A" w:rsidP="00C530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2.4</w:t>
            </w:r>
          </w:p>
        </w:tc>
        <w:tc>
          <w:tcPr>
            <w:tcW w:w="143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53098">
            <w:pPr>
              <w:rPr>
                <w:b/>
              </w:rPr>
            </w:pPr>
            <w:r>
              <w:rPr>
                <w:b/>
              </w:rPr>
              <w:t>Задача 4. Обеспечение благоприятного инвестиционного климата</w:t>
            </w:r>
          </w:p>
        </w:tc>
      </w:tr>
      <w:tr w:rsidR="001A373A" w:rsidRPr="00CB5CF2" w:rsidTr="00536094">
        <w:trPr>
          <w:trHeight w:val="63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2.6.</w:t>
            </w:r>
          </w:p>
        </w:tc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373A" w:rsidRPr="00CB5CF2" w:rsidRDefault="001A373A" w:rsidP="005D7057">
            <w:r w:rsidRPr="00CB5CF2">
              <w:t xml:space="preserve">Объем инвестиций в основной капитал </w:t>
            </w:r>
            <w:r>
              <w:t>на душу населения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тыс. рублей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278,7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240,5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258,1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366,9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420,6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463,6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>
              <w:t>545,1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>
              <w:t>797,6</w:t>
            </w:r>
          </w:p>
        </w:tc>
      </w:tr>
      <w:tr w:rsidR="001A373A" w:rsidRPr="00CB5CF2" w:rsidTr="00536094">
        <w:trPr>
          <w:trHeight w:val="375"/>
        </w:trPr>
        <w:tc>
          <w:tcPr>
            <w:tcW w:w="1502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2A58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Стратегическая цель 3. Комплексное развитие и благоустройство территории</w:t>
            </w:r>
            <w:r w:rsidRPr="00CB5CF2">
              <w:t> </w:t>
            </w:r>
          </w:p>
        </w:tc>
      </w:tr>
      <w:tr w:rsidR="001A373A" w:rsidRPr="002E5509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2E5509" w:rsidRDefault="001A373A" w:rsidP="002A58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</w:t>
            </w:r>
          </w:p>
        </w:tc>
        <w:tc>
          <w:tcPr>
            <w:tcW w:w="143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0745C9">
            <w:pPr>
              <w:rPr>
                <w:b/>
              </w:rPr>
            </w:pPr>
            <w:r>
              <w:rPr>
                <w:b/>
              </w:rPr>
              <w:t>Задача 1. Развитие жилищного строительства</w:t>
            </w:r>
          </w:p>
        </w:tc>
      </w:tr>
      <w:tr w:rsidR="001A373A" w:rsidRPr="00CB5CF2" w:rsidTr="005D7057">
        <w:trPr>
          <w:trHeight w:val="66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3.1.1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r>
              <w:t>Ввод жилья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CB5CF2">
            <w:pPr>
              <w:jc w:val="center"/>
            </w:pPr>
            <w:r>
              <w:t>тыс. кв. м.</w:t>
            </w:r>
          </w:p>
          <w:p w:rsidR="001A373A" w:rsidRPr="00CB5CF2" w:rsidRDefault="001A373A" w:rsidP="00CB5CF2">
            <w:pPr>
              <w:jc w:val="center"/>
            </w:pPr>
            <w:r>
              <w:t xml:space="preserve"> в год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6,0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6,1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>
              <w:t>10</w:t>
            </w:r>
          </w:p>
        </w:tc>
      </w:tr>
      <w:tr w:rsidR="001A373A" w:rsidRPr="00CB5CF2" w:rsidTr="005D7057">
        <w:trPr>
          <w:trHeight w:val="699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3.1.2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r>
              <w:t>Обеспеченность населения жильем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кв</w:t>
            </w:r>
            <w:proofErr w:type="gramStart"/>
            <w:r>
              <w:t>.м</w:t>
            </w:r>
            <w:proofErr w:type="gramEnd"/>
            <w:r>
              <w:t>/жителя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24,8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25,3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25,6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>
              <w:t>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>
              <w:t>27,6</w:t>
            </w:r>
          </w:p>
        </w:tc>
      </w:tr>
      <w:tr w:rsidR="001A373A" w:rsidRPr="002E5509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2E5509" w:rsidRDefault="001A373A" w:rsidP="00536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3.2</w:t>
            </w:r>
          </w:p>
        </w:tc>
        <w:tc>
          <w:tcPr>
            <w:tcW w:w="143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0745C9">
            <w:pPr>
              <w:rPr>
                <w:b/>
              </w:rPr>
            </w:pPr>
            <w:r>
              <w:rPr>
                <w:b/>
              </w:rPr>
              <w:t>Задача 2. Формирование комфортной среды проживания</w:t>
            </w:r>
          </w:p>
        </w:tc>
      </w:tr>
      <w:tr w:rsidR="001A373A" w:rsidRPr="00CB5CF2" w:rsidTr="005D7057">
        <w:trPr>
          <w:trHeight w:val="742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3.2.1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r>
              <w:t>Индекс качества городской среды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65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>
              <w:t>90</w:t>
            </w:r>
          </w:p>
        </w:tc>
      </w:tr>
      <w:tr w:rsidR="001A373A" w:rsidRPr="002E5509" w:rsidTr="00536094">
        <w:trPr>
          <w:trHeight w:val="37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2E5509" w:rsidRDefault="001A373A" w:rsidP="005360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</w:p>
        </w:tc>
        <w:tc>
          <w:tcPr>
            <w:tcW w:w="1431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Default="001A373A" w:rsidP="00A56D51">
            <w:pPr>
              <w:rPr>
                <w:b/>
              </w:rPr>
            </w:pPr>
            <w:r>
              <w:rPr>
                <w:b/>
              </w:rPr>
              <w:t xml:space="preserve">Задача 3. Развитие </w:t>
            </w:r>
            <w:r w:rsidR="00A865A4">
              <w:rPr>
                <w:b/>
              </w:rPr>
              <w:t xml:space="preserve">отрасли жилищно-коммунального и </w:t>
            </w:r>
            <w:r>
              <w:rPr>
                <w:b/>
              </w:rPr>
              <w:t>дорожного хозяйства</w:t>
            </w:r>
          </w:p>
        </w:tc>
      </w:tr>
      <w:tr w:rsidR="001A373A" w:rsidRPr="00CB5CF2" w:rsidTr="00536094">
        <w:trPr>
          <w:trHeight w:val="108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3.3.1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3A62EE">
            <w:r w:rsidRPr="00CB5CF2">
              <w:t xml:space="preserve">Доля автомобильных дорог </w:t>
            </w:r>
            <w:r>
              <w:t>муниципального</w:t>
            </w:r>
            <w:r w:rsidRPr="00CB5CF2">
              <w:t xml:space="preserve"> значения, </w:t>
            </w:r>
            <w:r>
              <w:t>соответствующих нормативным требованиям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3A62EE">
            <w:pPr>
              <w:jc w:val="center"/>
            </w:pPr>
            <w:r w:rsidRPr="00CB5CF2">
              <w:t xml:space="preserve">% в общей протяженности автомобильных дорог </w:t>
            </w:r>
            <w:r>
              <w:t>муниципального</w:t>
            </w:r>
            <w:r w:rsidRPr="00CB5CF2">
              <w:t xml:space="preserve"> значения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 w:rsidRPr="00CB5CF2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 w:rsidRPr="00CB5CF2"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 w:rsidRPr="00CB5CF2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CB5CF2">
            <w:pPr>
              <w:jc w:val="center"/>
            </w:pPr>
            <w:r w:rsidRPr="00CB5CF2"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73A" w:rsidRPr="00CB5CF2" w:rsidRDefault="001A373A" w:rsidP="00615257">
            <w:pPr>
              <w:jc w:val="center"/>
            </w:pPr>
            <w:r w:rsidRPr="00CB5CF2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 w:rsidRPr="00CB5CF2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3A" w:rsidRPr="00CB5CF2" w:rsidRDefault="001A373A" w:rsidP="00536094">
            <w:pPr>
              <w:jc w:val="center"/>
            </w:pPr>
            <w:r w:rsidRPr="00CB5CF2">
              <w:t>100</w:t>
            </w:r>
          </w:p>
        </w:tc>
      </w:tr>
    </w:tbl>
    <w:p w:rsidR="00CB5CF2" w:rsidRDefault="00CB5CF2" w:rsidP="00CB5CF2">
      <w:pPr>
        <w:jc w:val="both"/>
        <w:rPr>
          <w:b/>
        </w:rPr>
      </w:pPr>
    </w:p>
    <w:p w:rsidR="00836DAF" w:rsidRDefault="00836DAF" w:rsidP="00CB5CF2">
      <w:pPr>
        <w:jc w:val="both"/>
        <w:rPr>
          <w:b/>
        </w:rPr>
      </w:pPr>
    </w:p>
    <w:p w:rsidR="00E31D5C" w:rsidRDefault="00E31D5C" w:rsidP="00836DAF">
      <w:pPr>
        <w:pStyle w:val="ConsPlusNormal"/>
        <w:ind w:firstLine="426"/>
        <w:jc w:val="right"/>
        <w:rPr>
          <w:sz w:val="20"/>
          <w:szCs w:val="20"/>
        </w:rPr>
      </w:pPr>
    </w:p>
    <w:p w:rsidR="00836DAF" w:rsidRDefault="00836DAF" w:rsidP="00836DAF">
      <w:pPr>
        <w:pStyle w:val="ConsPlusNormal"/>
        <w:ind w:firstLine="426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Таблица 2.</w:t>
      </w:r>
    </w:p>
    <w:p w:rsidR="00836DAF" w:rsidRDefault="00836DAF" w:rsidP="00836DAF">
      <w:pPr>
        <w:pStyle w:val="ConsPlusNormal"/>
        <w:ind w:firstLine="426"/>
        <w:jc w:val="right"/>
        <w:rPr>
          <w:sz w:val="20"/>
          <w:szCs w:val="20"/>
        </w:rPr>
      </w:pPr>
    </w:p>
    <w:p w:rsidR="00836DAF" w:rsidRDefault="00836DAF" w:rsidP="00836DAF">
      <w:pPr>
        <w:jc w:val="center"/>
        <w:rPr>
          <w:b/>
          <w:sz w:val="10"/>
          <w:szCs w:val="10"/>
        </w:rPr>
      </w:pPr>
      <w:r w:rsidRPr="00836DAF">
        <w:rPr>
          <w:b/>
          <w:bCs/>
          <w:color w:val="000000"/>
        </w:rPr>
        <w:t>Комплекс мероприятий, обеспечивающих достижение долгосрочных целей Стратегии социально-экономического развития Б</w:t>
      </w:r>
      <w:r>
        <w:rPr>
          <w:b/>
          <w:bCs/>
          <w:color w:val="000000"/>
        </w:rPr>
        <w:t>еловского муниципального района</w:t>
      </w:r>
      <w:r w:rsidRPr="00836DAF">
        <w:rPr>
          <w:b/>
          <w:bCs/>
          <w:color w:val="000000"/>
        </w:rPr>
        <w:t xml:space="preserve"> до 2035 года</w:t>
      </w:r>
    </w:p>
    <w:p w:rsidR="00836DAF" w:rsidRPr="003C7D6D" w:rsidRDefault="00836DAF" w:rsidP="00836DAF">
      <w:pPr>
        <w:jc w:val="center"/>
        <w:rPr>
          <w:b/>
          <w:sz w:val="10"/>
          <w:szCs w:val="10"/>
        </w:rPr>
      </w:pPr>
    </w:p>
    <w:p w:rsidR="00C219BD" w:rsidRPr="00836DAF" w:rsidRDefault="00C219BD" w:rsidP="00054D7F">
      <w:pPr>
        <w:pStyle w:val="ConsPlusNormal"/>
        <w:ind w:firstLine="426"/>
        <w:jc w:val="both"/>
        <w:rPr>
          <w:sz w:val="16"/>
          <w:szCs w:val="16"/>
        </w:rPr>
      </w:pPr>
    </w:p>
    <w:tbl>
      <w:tblPr>
        <w:tblW w:w="15326" w:type="dxa"/>
        <w:tblInd w:w="98" w:type="dxa"/>
        <w:tblLook w:val="04A0"/>
      </w:tblPr>
      <w:tblGrid>
        <w:gridCol w:w="2204"/>
        <w:gridCol w:w="3320"/>
        <w:gridCol w:w="1420"/>
        <w:gridCol w:w="1146"/>
        <w:gridCol w:w="1129"/>
        <w:gridCol w:w="1146"/>
        <w:gridCol w:w="1020"/>
        <w:gridCol w:w="1281"/>
        <w:gridCol w:w="2660"/>
      </w:tblGrid>
      <w:tr w:rsidR="00C219BD" w:rsidRPr="00C219BD" w:rsidTr="003C55DF">
        <w:trPr>
          <w:trHeight w:val="495"/>
          <w:tblHeader/>
        </w:trPr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Цель/задача</w:t>
            </w:r>
          </w:p>
        </w:tc>
        <w:tc>
          <w:tcPr>
            <w:tcW w:w="3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Содержание мероприятий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Сроки выполнения</w:t>
            </w:r>
          </w:p>
        </w:tc>
        <w:tc>
          <w:tcPr>
            <w:tcW w:w="57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Объем финансирования (в случае, если м</w:t>
            </w:r>
            <w:r w:rsidR="00003B29">
              <w:rPr>
                <w:b/>
                <w:bCs/>
                <w:color w:val="000000"/>
                <w:sz w:val="20"/>
                <w:szCs w:val="20"/>
              </w:rPr>
              <w:t>ероприятие требует финансирован</w:t>
            </w:r>
            <w:r w:rsidRPr="00C219BD">
              <w:rPr>
                <w:b/>
                <w:bCs/>
                <w:color w:val="000000"/>
                <w:sz w:val="20"/>
                <w:szCs w:val="20"/>
              </w:rPr>
              <w:t>ия), тыс. руб.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Ответственный исполнитель</w:t>
            </w:r>
          </w:p>
        </w:tc>
      </w:tr>
      <w:tr w:rsidR="00C219BD" w:rsidRPr="00C219BD" w:rsidTr="003C55DF">
        <w:trPr>
          <w:trHeight w:val="315"/>
          <w:tblHeader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По источникам</w:t>
            </w: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219BD" w:rsidRPr="00C219BD" w:rsidTr="003C55DF">
        <w:trPr>
          <w:trHeight w:val="765"/>
          <w:tblHeader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C219BD">
              <w:rPr>
                <w:b/>
                <w:bCs/>
                <w:color w:val="000000"/>
                <w:sz w:val="20"/>
                <w:szCs w:val="20"/>
              </w:rPr>
              <w:t>федераль-ный</w:t>
            </w:r>
            <w:proofErr w:type="gramEnd"/>
            <w:r w:rsidRPr="00C219BD">
              <w:rPr>
                <w:b/>
                <w:bCs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C219BD">
              <w:rPr>
                <w:b/>
                <w:bCs/>
                <w:color w:val="000000"/>
                <w:sz w:val="20"/>
                <w:szCs w:val="20"/>
              </w:rPr>
              <w:t>внебюджет-ные</w:t>
            </w:r>
            <w:proofErr w:type="gramEnd"/>
            <w:r w:rsidRPr="00C219BD">
              <w:rPr>
                <w:b/>
                <w:bCs/>
                <w:color w:val="000000"/>
                <w:sz w:val="20"/>
                <w:szCs w:val="20"/>
              </w:rPr>
              <w:t xml:space="preserve"> средства</w:t>
            </w: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219BD" w:rsidRPr="00C219BD" w:rsidTr="003C55DF">
        <w:trPr>
          <w:trHeight w:val="315"/>
          <w:tblHeader/>
        </w:trPr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C219BD" w:rsidRPr="00C219BD" w:rsidTr="003C55DF">
        <w:trPr>
          <w:trHeight w:val="315"/>
        </w:trPr>
        <w:tc>
          <w:tcPr>
            <w:tcW w:w="153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Стратегическая цель 1. Развитие человеческого капитала</w:t>
            </w:r>
          </w:p>
        </w:tc>
      </w:tr>
      <w:tr w:rsidR="00C219BD" w:rsidRPr="00C219BD" w:rsidTr="003C55DF">
        <w:trPr>
          <w:trHeight w:val="824"/>
        </w:trPr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 xml:space="preserve">Задача 1. </w:t>
            </w:r>
            <w:r w:rsidRPr="00C219BD">
              <w:rPr>
                <w:color w:val="000000"/>
                <w:sz w:val="20"/>
                <w:szCs w:val="20"/>
              </w:rPr>
              <w:t xml:space="preserve">Преодоление демографического спада населения, увеличение продолжительности жизни населения, формирование условий для активного долголетия 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"Социальная поддержка населения в Беловском муниципальном районе"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 w:rsidR="00A23F39"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Беловского муниципального района</w:t>
            </w:r>
          </w:p>
        </w:tc>
      </w:tr>
      <w:tr w:rsidR="00C219BD" w:rsidRPr="00C219BD" w:rsidTr="003C55DF">
        <w:trPr>
          <w:trHeight w:val="881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"Развитие здравоохранения в Беловском муниципальном районе"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 w:rsidR="00A23F39"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Первый заместитель главы района</w:t>
            </w:r>
          </w:p>
        </w:tc>
      </w:tr>
      <w:tr w:rsidR="00C219BD" w:rsidRPr="00C219BD" w:rsidTr="003C55DF">
        <w:trPr>
          <w:trHeight w:val="925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"Профилактика правонарушений в Беловском муниципальном районе"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 w:rsidR="00A23F39"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МКУ «Управление образования Беловского муниципального района»</w:t>
            </w:r>
          </w:p>
        </w:tc>
      </w:tr>
      <w:tr w:rsidR="00C219BD" w:rsidRPr="00C219BD" w:rsidTr="003C55DF">
        <w:trPr>
          <w:trHeight w:val="1290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"Организация летнего отдыха, оздоровления и занятости детей, подростков и молодежи Беловского муниципального района"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 w:rsidR="00A23F39"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219BD" w:rsidRPr="00C219BD" w:rsidTr="003C55DF">
        <w:trPr>
          <w:trHeight w:val="834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"Семейный очаг"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9BD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Управление опеки и попечительства администрации Беловского муниципального района»</w:t>
            </w:r>
          </w:p>
        </w:tc>
      </w:tr>
      <w:tr w:rsidR="00C219BD" w:rsidRPr="00C219BD" w:rsidTr="003C55DF">
        <w:trPr>
          <w:trHeight w:val="1124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"Повышение безопасности дорожного движения на территории Беловского муниципального района"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9BD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МКУ «Управление жизнеобеспечения населенных пунктов Беловского муниципального района»</w:t>
            </w:r>
          </w:p>
        </w:tc>
      </w:tr>
      <w:tr w:rsidR="00C219BD" w:rsidRPr="00C219BD" w:rsidTr="003C55DF">
        <w:trPr>
          <w:trHeight w:val="774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Реконструкция здания под Спортивный зал национальных видов спорта по адресу: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еково, ул.Центральная, д. 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219BD" w:rsidRPr="00C219BD" w:rsidTr="003C55DF">
        <w:trPr>
          <w:trHeight w:val="435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Установка спортивных площадок с тренажерами (8 шт.)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219BD" w:rsidRPr="00C219BD" w:rsidTr="003C55DF">
        <w:trPr>
          <w:trHeight w:val="754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Строительство спортивной площадки в д. Ивановка (проектирование, прохождение гос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.Э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кспертизы, строительство)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37,35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7,65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219BD" w:rsidRPr="00C219BD" w:rsidTr="003C55DF">
        <w:trPr>
          <w:trHeight w:val="415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Строительство уличного тренажерного комплекса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Глава Старобачатского сельского поселения</w:t>
            </w:r>
          </w:p>
        </w:tc>
      </w:tr>
      <w:tr w:rsidR="00C219BD" w:rsidRPr="00C219BD" w:rsidTr="003C55DF">
        <w:trPr>
          <w:trHeight w:val="451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Строительство спортивного парка к 300-летию Кузбасса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219BD" w:rsidRPr="00C219BD" w:rsidTr="004156D2">
        <w:trPr>
          <w:trHeight w:val="860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003B29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"Развитие физической культуры и спорта в Беловском муниципальном районе"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9BD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МКУ «Управление культуры, физической культуры и молодежной политики Беловского муниципального района"</w:t>
            </w:r>
          </w:p>
        </w:tc>
      </w:tr>
      <w:tr w:rsidR="00C219BD" w:rsidRPr="00C219BD" w:rsidTr="003C55DF">
        <w:trPr>
          <w:trHeight w:val="1311"/>
        </w:trPr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 xml:space="preserve">Задача 2. </w:t>
            </w:r>
            <w:r w:rsidRPr="00C219BD">
              <w:rPr>
                <w:color w:val="000000"/>
                <w:sz w:val="20"/>
                <w:szCs w:val="20"/>
              </w:rPr>
              <w:t>Повышение материального благосостояния населения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003B29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рамках социального партнерства - заключение соглашений между администрацией района и работодателями района (включение пункта</w:t>
            </w:r>
            <w:r w:rsidR="00003B29">
              <w:rPr>
                <w:color w:val="000000"/>
                <w:sz w:val="20"/>
                <w:szCs w:val="20"/>
              </w:rPr>
              <w:t xml:space="preserve"> о</w:t>
            </w:r>
            <w:r w:rsidRPr="00C219BD">
              <w:rPr>
                <w:color w:val="000000"/>
                <w:sz w:val="20"/>
                <w:szCs w:val="20"/>
              </w:rPr>
              <w:t xml:space="preserve"> повышени</w:t>
            </w:r>
            <w:r w:rsidR="00003B29">
              <w:rPr>
                <w:color w:val="000000"/>
                <w:sz w:val="20"/>
                <w:szCs w:val="20"/>
              </w:rPr>
              <w:t>и</w:t>
            </w:r>
            <w:r w:rsidRPr="00C219BD">
              <w:rPr>
                <w:color w:val="000000"/>
                <w:sz w:val="20"/>
                <w:szCs w:val="20"/>
              </w:rPr>
              <w:t xml:space="preserve"> уровня оплаты труда работникам)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Заместитель главы района по экономике</w:t>
            </w:r>
          </w:p>
        </w:tc>
      </w:tr>
      <w:tr w:rsidR="00C219BD" w:rsidRPr="00C219BD" w:rsidTr="003C55DF">
        <w:trPr>
          <w:trHeight w:val="879"/>
        </w:trPr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Задача 3. </w:t>
            </w:r>
            <w:r w:rsidRPr="00C219BD">
              <w:rPr>
                <w:color w:val="000000"/>
                <w:sz w:val="20"/>
                <w:szCs w:val="20"/>
              </w:rPr>
              <w:t>Развитие интеллектуального потенциала, развитие культурного и духовно-нравственного потенциала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"Развитие системы образования Беловского муниципального района"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9BD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МКУ «Управление образования Беловского муниципального района»</w:t>
            </w:r>
          </w:p>
        </w:tc>
      </w:tr>
      <w:tr w:rsidR="00C219BD" w:rsidRPr="00C219BD" w:rsidTr="003C55DF">
        <w:trPr>
          <w:trHeight w:val="1800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Реконструкция второго этажа здания столовой МБОУ «Бековскаяосновная общеобразовательная школа» под учебные кабинеты, вместимостью 75 мест, по адресу: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еково, ул.Центральная, 4</w:t>
            </w:r>
            <w:r w:rsidRPr="00C219BD">
              <w:rPr>
                <w:color w:val="000000"/>
                <w:sz w:val="20"/>
                <w:szCs w:val="20"/>
              </w:rPr>
              <w:br/>
              <w:t>(проектирование, реконструкция)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8,3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МКУ «Управление жизнеобеспечения населенных пунктов Беловского муниципального района»</w:t>
            </w:r>
          </w:p>
        </w:tc>
      </w:tr>
      <w:tr w:rsidR="00C219BD" w:rsidRPr="00C219BD" w:rsidTr="003C55DF">
        <w:trPr>
          <w:trHeight w:val="1800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Реконструкция здания мастерских МБОУ «Старопестеревская средняя общеобразовательная школа» под учебные кабинеты, вместимостью 50 мест, по адресу: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таропестерево, ул.Школьная, д.16 (проектирование, реконструкция)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8,59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1,15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A23F39" w:rsidRPr="00C219BD" w:rsidTr="003C55DF">
        <w:trPr>
          <w:trHeight w:val="694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"Культура Беловского муниципального района"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F39" w:rsidRDefault="00A23F39" w:rsidP="00A23F39">
            <w:pPr>
              <w:jc w:val="center"/>
            </w:pPr>
            <w:r w:rsidRPr="0010501F">
              <w:rPr>
                <w:color w:val="000000"/>
                <w:sz w:val="20"/>
                <w:szCs w:val="20"/>
              </w:rPr>
              <w:t>в объемах, предусмотренных муниципальной программой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МКУ «Управление культуры, физической культуры и молодежной политики Беловского муниципального района"</w:t>
            </w:r>
          </w:p>
        </w:tc>
      </w:tr>
      <w:tr w:rsidR="00A23F39" w:rsidRPr="00C219BD" w:rsidTr="003C55DF">
        <w:trPr>
          <w:trHeight w:val="564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"Молодежь Беловского муниципального района"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F39" w:rsidRDefault="00A23F39" w:rsidP="00A23F39">
            <w:pPr>
              <w:jc w:val="center"/>
            </w:pPr>
            <w:r w:rsidRPr="0010501F">
              <w:rPr>
                <w:color w:val="000000"/>
                <w:sz w:val="20"/>
                <w:szCs w:val="20"/>
              </w:rPr>
              <w:t>в объемах, предусмотренных муниципальной программой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A23F39" w:rsidRPr="00C219BD" w:rsidTr="003C55DF">
        <w:trPr>
          <w:trHeight w:val="1015"/>
        </w:trPr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 xml:space="preserve">Задача 4. </w:t>
            </w:r>
            <w:r w:rsidRPr="00C219BD">
              <w:rPr>
                <w:color w:val="000000"/>
                <w:sz w:val="20"/>
                <w:szCs w:val="20"/>
              </w:rPr>
              <w:t>Обеспечение общественной безопасности в районе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"Предупреждение чрезвычайных ситуаций и обеспечение безопасности людей на водных объектах"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F39" w:rsidRDefault="00A23F39" w:rsidP="00A23F39">
            <w:pPr>
              <w:jc w:val="center"/>
            </w:pPr>
            <w:r w:rsidRPr="0010501F">
              <w:rPr>
                <w:color w:val="000000"/>
                <w:sz w:val="20"/>
                <w:szCs w:val="20"/>
              </w:rPr>
              <w:t>в объемах, предусмотренных муниципальной программой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 xml:space="preserve">МКУ «Управление по делам гражданской обороны и предупреждению чрезвычайных ситуаций" Беловского </w:t>
            </w:r>
          </w:p>
        </w:tc>
      </w:tr>
      <w:tr w:rsidR="00C219BD" w:rsidRPr="00C219BD" w:rsidTr="003C55DF">
        <w:trPr>
          <w:trHeight w:val="991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"Профилактика терроризма, минимизация и ликвидация последствий его проявлений"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9BD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3E1F35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муниципального района</w:t>
            </w:r>
          </w:p>
        </w:tc>
      </w:tr>
      <w:tr w:rsidR="00C219BD" w:rsidRPr="00C219BD" w:rsidTr="003C55DF">
        <w:trPr>
          <w:trHeight w:val="315"/>
        </w:trPr>
        <w:tc>
          <w:tcPr>
            <w:tcW w:w="153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Стратегическая цель 2. Развитие экономики</w:t>
            </w:r>
          </w:p>
        </w:tc>
      </w:tr>
      <w:tr w:rsidR="00C219BD" w:rsidRPr="00C219BD" w:rsidTr="003C55DF">
        <w:trPr>
          <w:trHeight w:val="801"/>
        </w:trPr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 xml:space="preserve">Задача 1. </w:t>
            </w:r>
            <w:r w:rsidRPr="00C219BD">
              <w:rPr>
                <w:color w:val="000000"/>
                <w:sz w:val="20"/>
                <w:szCs w:val="20"/>
              </w:rPr>
              <w:t>Развитие промышленного производства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5E4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 xml:space="preserve">Техническое перевооружение обогатительной фабрики </w:t>
            </w:r>
          </w:p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«Каскад-2» (ПАО "Кузбасская топливная компания")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1 533 500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1 533 500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699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Техническое перевооружение разреза «Виноградовский» (ПАО "Кузбасская топливная компания")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2017-2018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3 313 200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3 313 200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625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Строительство I очереди освоения участка «Иганинский 2» (ООО «Горнорудная компания Урала»)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2019-2032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8 500 000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8 500 000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551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Техническое перевооружение шахты АО «Разрез Инской» (АО "Разрез "Инской")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2017-2020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994 100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994 100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780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Отработка запасов участка открытых горных работ «Караканский-Западный» (ЗАО «Шахта Беловская»)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2014-2030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3C55DF" w:rsidRDefault="003C55DF" w:rsidP="003C55D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C55DF">
              <w:rPr>
                <w:b/>
                <w:color w:val="000000"/>
                <w:sz w:val="20"/>
                <w:szCs w:val="20"/>
              </w:rPr>
              <w:t>13 038 300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13 038 300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533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Строительство путей необщего пользования (ЗАО «Шахта Беловская»)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2019-2023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2 689 155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2 689 155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780"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Строительство раздельного пункта Улус на 247-249 км перегона Белово-Бочаты (ЗАО «Шахта Беловская»)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2019-2023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700 000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700 000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795"/>
        </w:trPr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 xml:space="preserve">Отработка запасов участка открытых горных работ «Заречный 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-Б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еловский» (ОАО «УК «Кузбассразрезуголь»)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2009-2024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1 321 270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1 321 270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854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 xml:space="preserve">Отработка запасов участка открытых горных работ «Первоочередной 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-Б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еловский» (ОАО «УК «Кузбассразрезуголь»)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2009-2019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880 850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880 850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798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Отработка запасов участка «Полысаевский» подземным способом (ОАО «УК «Кузбассразрезуголь»)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2005-2020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7 512 900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7 512 900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C93723">
        <w:trPr>
          <w:trHeight w:val="898"/>
        </w:trPr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 xml:space="preserve">Задача 2. </w:t>
            </w:r>
            <w:r w:rsidRPr="00C219BD">
              <w:rPr>
                <w:color w:val="000000"/>
                <w:sz w:val="20"/>
                <w:szCs w:val="20"/>
              </w:rPr>
              <w:t>Развитие сельскохозяйственного производства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93723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"Поддержка и развитие сельского хозяйства в Беловском муниципальном районе"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9BD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Отдел сельского хозяйства, экологии и природопользования администрации Беловского муниципального района</w:t>
            </w:r>
          </w:p>
        </w:tc>
      </w:tr>
      <w:tr w:rsidR="00C219BD" w:rsidRPr="00C219BD" w:rsidTr="003C55DF">
        <w:trPr>
          <w:trHeight w:val="1408"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"Поддержка садоводов, стимулирование граждан к дачному и приусадебному хозяйству на территории Беловского муниципального района"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9BD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МКУ «Управление жизнеобеспечения населенных пунктов Беловского муниципального района»</w:t>
            </w:r>
          </w:p>
        </w:tc>
      </w:tr>
      <w:tr w:rsidR="00C219BD" w:rsidRPr="00C219BD" w:rsidTr="003C55DF">
        <w:trPr>
          <w:trHeight w:val="564"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Техническое перевооружение машинотракторного парка ИП Копотев С.Ф.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2016-2021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6 400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6 400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C93723">
        <w:trPr>
          <w:trHeight w:val="476"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Техническое перевооружение машинотракторного парк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а ООО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 xml:space="preserve"> «Алтей»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2016-2022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6 200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6 200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C93723">
        <w:trPr>
          <w:trHeight w:val="544"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Техническое перевооружение машинотракторного парка ИП Шурбин В.Н.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2014-2023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882"/>
        </w:trPr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Механизация технологического процесса по производству и переработке овощей и картофеля (ООО «Колхоз имени Ильича»)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2015-2024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18 600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18 600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699"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Техническое перевооружение машинотракторного парка КФХ «Андриянов А.Ф.»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2016-2020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610"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Техническое перевооружение машинотракторного парка КФХ «Андриянов А.Ф.»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2016-2022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9 500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9 500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1103"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Организация семейной животноводческой фермы по производству молока и выращиванию маточного поголовья КРС (КФХ "Коллекционов В.А.")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25 000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25 000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654"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Техническое перевооружение машинотракторного парка ИП Закусилов Ю.В.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2014-2028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780"/>
        </w:trPr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 xml:space="preserve">Задача 3. </w:t>
            </w:r>
            <w:r w:rsidRPr="00C219BD">
              <w:rPr>
                <w:color w:val="000000"/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Открытие кафе «Юлия» в системе придорожного питания. Капитальное строительство (ИП Киселёва Ю.В.)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2012-2018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5 500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5 500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C219BD" w:rsidRPr="00C219BD" w:rsidTr="003C55DF">
        <w:trPr>
          <w:trHeight w:val="416"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Строительство торгового центра в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.В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ишневка (ООО "Находка")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2014-2019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16 000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16 000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Руководитель проекта (по согласованию)</w:t>
            </w:r>
          </w:p>
        </w:tc>
      </w:tr>
      <w:tr w:rsidR="00A23F39" w:rsidRPr="00C219BD" w:rsidTr="003C55DF">
        <w:trPr>
          <w:trHeight w:val="949"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"Развитие экономического потенциала в Беловском муниципальном районе"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F39" w:rsidRDefault="00A23F39" w:rsidP="00A23F39">
            <w:pPr>
              <w:jc w:val="center"/>
            </w:pPr>
            <w:r w:rsidRPr="000A76C3">
              <w:rPr>
                <w:color w:val="000000"/>
                <w:sz w:val="20"/>
                <w:szCs w:val="20"/>
              </w:rPr>
              <w:t>в объемах,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Отдел содействия предпринимательству администрации Беловского муниципального района</w:t>
            </w:r>
          </w:p>
        </w:tc>
      </w:tr>
      <w:tr w:rsidR="00A23F39" w:rsidRPr="00C219BD" w:rsidTr="003C55DF">
        <w:trPr>
          <w:trHeight w:val="594"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"Развитие торговли в Беловском муниципальном районе"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F39" w:rsidRDefault="00A23F39" w:rsidP="00A23F39">
            <w:pPr>
              <w:jc w:val="center"/>
            </w:pPr>
            <w:r w:rsidRPr="000A76C3">
              <w:rPr>
                <w:color w:val="000000"/>
                <w:sz w:val="20"/>
                <w:szCs w:val="20"/>
              </w:rPr>
              <w:t>в объемах, предусмотренных муниципальной программой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 xml:space="preserve">Отдел потребительского рынка и услуг администрации Беловского </w:t>
            </w:r>
            <w:r w:rsidRPr="00C219BD">
              <w:rPr>
                <w:color w:val="000000"/>
                <w:sz w:val="20"/>
                <w:szCs w:val="20"/>
              </w:rPr>
              <w:lastRenderedPageBreak/>
              <w:t>муниципального района</w:t>
            </w:r>
          </w:p>
        </w:tc>
      </w:tr>
      <w:tr w:rsidR="00A23F39" w:rsidRPr="00C219BD" w:rsidTr="003C55DF">
        <w:trPr>
          <w:trHeight w:val="1035"/>
        </w:trPr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Default="00A23F39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"Развитие комплексной системы защиты прав потребителей в Беловском муниципальном районе"</w:t>
            </w:r>
          </w:p>
          <w:p w:rsidR="004156D2" w:rsidRPr="00C219BD" w:rsidRDefault="004156D2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1360A6" w:rsidP="00C219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2018-2019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F39" w:rsidRDefault="00A23F39" w:rsidP="00A23F39">
            <w:pPr>
              <w:jc w:val="center"/>
            </w:pPr>
            <w:r w:rsidRPr="000A76C3">
              <w:rPr>
                <w:color w:val="000000"/>
                <w:sz w:val="20"/>
                <w:szCs w:val="20"/>
              </w:rPr>
              <w:t>в объемах, предусмотренных муниципальной программой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93723" w:rsidRPr="00C219BD" w:rsidTr="008B4EE2">
        <w:trPr>
          <w:trHeight w:val="2039"/>
        </w:trPr>
        <w:tc>
          <w:tcPr>
            <w:tcW w:w="220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C93723" w:rsidRPr="00C219BD" w:rsidRDefault="00C9372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Задача 4. </w:t>
            </w:r>
            <w:r w:rsidRPr="00C219BD">
              <w:rPr>
                <w:color w:val="000000"/>
                <w:sz w:val="20"/>
                <w:szCs w:val="20"/>
              </w:rPr>
              <w:t>Обеспечение благоприятного инвестиционного климата</w:t>
            </w:r>
          </w:p>
          <w:p w:rsidR="00C93723" w:rsidRPr="00C219BD" w:rsidRDefault="00C9372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723" w:rsidRPr="00C219BD" w:rsidRDefault="00C9372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"Развитие экономического потенциала в Беловском муниципальном районе"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723" w:rsidRPr="00C219BD" w:rsidRDefault="00C93723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3723" w:rsidRDefault="00C93723" w:rsidP="00A23F39">
            <w:pPr>
              <w:jc w:val="center"/>
            </w:pPr>
            <w:r w:rsidRPr="000A76C3">
              <w:rPr>
                <w:color w:val="000000"/>
                <w:sz w:val="20"/>
                <w:szCs w:val="20"/>
              </w:rPr>
              <w:t>в объемах,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723" w:rsidRDefault="00C9372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Отдел содействия предпринимательству администрации Беловского муниципального района, отдел экономического анализа и прогнозирования развития территории администрации Беловского муниципального района</w:t>
            </w:r>
          </w:p>
          <w:p w:rsidR="004156D2" w:rsidRPr="00C219BD" w:rsidRDefault="004156D2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93723" w:rsidRPr="00C219BD" w:rsidTr="008B4EE2">
        <w:trPr>
          <w:trHeight w:val="510"/>
        </w:trPr>
        <w:tc>
          <w:tcPr>
            <w:tcW w:w="220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723" w:rsidRPr="00C219BD" w:rsidRDefault="00C9372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Создание реестра инвестиционных площадок для развития бизнеса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2018-2035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723" w:rsidRPr="00C219BD" w:rsidRDefault="00C93723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723" w:rsidRDefault="00C9372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  <w:r w:rsidR="00BB0626" w:rsidRPr="00C219BD">
              <w:rPr>
                <w:color w:val="000000"/>
                <w:sz w:val="20"/>
                <w:szCs w:val="20"/>
              </w:rPr>
              <w:t>отдел экономического анализа и прогнозирования развития территории администрации Беловского муниципального района</w:t>
            </w:r>
          </w:p>
          <w:p w:rsidR="004156D2" w:rsidRPr="00C219BD" w:rsidRDefault="004156D2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93723" w:rsidRPr="00C219BD" w:rsidTr="008B4EE2">
        <w:trPr>
          <w:trHeight w:val="2010"/>
        </w:trPr>
        <w:tc>
          <w:tcPr>
            <w:tcW w:w="2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723" w:rsidRDefault="00C9372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Реализация плана мероприятий ("дорожной карты") внедрения в Беловском муниципальном районе лучших практик Национального рейтинга состояния инвестиционного климата в субъектах Российской Федерации (постановление администрации от 10.12.2015 № 164)</w:t>
            </w:r>
          </w:p>
          <w:p w:rsidR="004156D2" w:rsidRPr="00C219BD" w:rsidRDefault="004156D2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723" w:rsidRPr="00C219BD" w:rsidRDefault="00C93723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723" w:rsidRPr="00C219BD" w:rsidRDefault="00C9372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723" w:rsidRPr="00C219BD" w:rsidRDefault="00C9372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Заместитель главы района по экономике</w:t>
            </w:r>
          </w:p>
        </w:tc>
      </w:tr>
      <w:tr w:rsidR="00C219BD" w:rsidRPr="00C219BD" w:rsidTr="003C55DF">
        <w:trPr>
          <w:trHeight w:val="315"/>
        </w:trPr>
        <w:tc>
          <w:tcPr>
            <w:tcW w:w="153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Стратегическая цель 3. Комплексное развитие и благоустройство территории </w:t>
            </w:r>
          </w:p>
        </w:tc>
      </w:tr>
      <w:tr w:rsidR="00C219BD" w:rsidRPr="00C219BD" w:rsidTr="003C55DF">
        <w:trPr>
          <w:trHeight w:val="1125"/>
        </w:trPr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 xml:space="preserve">Задача 1. </w:t>
            </w:r>
            <w:r w:rsidRPr="00C219BD">
              <w:rPr>
                <w:color w:val="000000"/>
                <w:sz w:val="20"/>
                <w:szCs w:val="20"/>
              </w:rPr>
              <w:t>Развитие жилищного строительства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Площадка перспективного развития индивидуального жилищного строительства в деревне Ивановка Моховского сельского поселения, размером 55 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Заместитель главы района по ЖКХ и строительству</w:t>
            </w:r>
          </w:p>
        </w:tc>
      </w:tr>
      <w:tr w:rsidR="00C219BD" w:rsidRPr="00C219BD" w:rsidTr="00C93723">
        <w:trPr>
          <w:trHeight w:val="1113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93723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"Жилище"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9BD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МКУ «Управление жизнеобеспечения населенных пунктов Беловского муниципального района»</w:t>
            </w:r>
          </w:p>
        </w:tc>
      </w:tr>
      <w:tr w:rsidR="00C219BD" w:rsidRPr="00C219BD" w:rsidTr="003C55DF">
        <w:trPr>
          <w:trHeight w:val="394"/>
        </w:trPr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 xml:space="preserve">Задача 2. </w:t>
            </w:r>
            <w:r w:rsidRPr="00C219BD">
              <w:rPr>
                <w:color w:val="000000"/>
                <w:sz w:val="20"/>
                <w:szCs w:val="20"/>
              </w:rPr>
              <w:t>Формирование комфортной среды проживания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Благоустройство Аллеи Славы в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таропестерево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Глава Старопестеревского сельского поселения</w:t>
            </w:r>
          </w:p>
        </w:tc>
      </w:tr>
      <w:tr w:rsidR="00C219BD" w:rsidRPr="00C219BD" w:rsidTr="003C55DF">
        <w:trPr>
          <w:trHeight w:val="1197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Еженедельные субботники по благоустройству и озеленению населенных пунктов Беловского муниципального района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ежегодно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Отдел организационной работы с территориями и общественными формированиями администрации Беловского муниципального района</w:t>
            </w:r>
          </w:p>
        </w:tc>
      </w:tr>
      <w:tr w:rsidR="00C219BD" w:rsidRPr="00C219BD" w:rsidTr="003C55DF">
        <w:trPr>
          <w:trHeight w:val="652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Скашивание травы в парке  Победы, в сквере Молодежном 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 xml:space="preserve">охово, в парке д. Ивановка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 xml:space="preserve">Июнь – август ежегодно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Глава Моховского сельского поселения</w:t>
            </w:r>
          </w:p>
        </w:tc>
      </w:tr>
      <w:tr w:rsidR="00C219BD" w:rsidRPr="00C219BD" w:rsidTr="003C55DF">
        <w:trPr>
          <w:trHeight w:val="989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Окашивание обочин дорог в населенных пунктах: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о</w:t>
            </w:r>
            <w:r w:rsidR="00003B29">
              <w:rPr>
                <w:color w:val="000000"/>
                <w:sz w:val="20"/>
                <w:szCs w:val="20"/>
              </w:rPr>
              <w:t xml:space="preserve">хово, п.Убинский, д. Ивановка, </w:t>
            </w:r>
            <w:r w:rsidRPr="00C219BD">
              <w:rPr>
                <w:color w:val="000000"/>
                <w:sz w:val="20"/>
                <w:szCs w:val="20"/>
              </w:rPr>
              <w:t>д.Калиновка, д. Новороссийка, с.Конево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 xml:space="preserve">Летний период ежегодно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219BD" w:rsidRPr="00C219BD" w:rsidTr="003C55DF">
        <w:trPr>
          <w:trHeight w:val="1107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524122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Проведение субботников: выкос травы; посадка деревьев в спортивно</w:t>
            </w:r>
            <w:r w:rsidR="00524122">
              <w:rPr>
                <w:color w:val="000000"/>
                <w:sz w:val="20"/>
                <w:szCs w:val="20"/>
              </w:rPr>
              <w:t>м парке, который будет построен</w:t>
            </w:r>
            <w:r w:rsidRPr="00C219BD">
              <w:rPr>
                <w:color w:val="000000"/>
                <w:sz w:val="20"/>
                <w:szCs w:val="20"/>
              </w:rPr>
              <w:t xml:space="preserve"> и облагорожен в течени</w:t>
            </w:r>
            <w:r w:rsidR="00524122"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 xml:space="preserve"> 3 лет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Глава Старобачатского сельского поселения</w:t>
            </w:r>
          </w:p>
        </w:tc>
      </w:tr>
      <w:tr w:rsidR="00C219BD" w:rsidRPr="00C219BD" w:rsidTr="003C55DF">
        <w:trPr>
          <w:trHeight w:val="1266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Проведение мероприятия «Образцовая улица» (регулярно проводятся мероприятия местными жителями по благоустройству улиц собственными силами + помощь администрации с/п)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219BD" w:rsidRPr="00C219BD" w:rsidTr="003C55DF">
        <w:trPr>
          <w:trHeight w:val="1035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Скашивание травы в сквере Победы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.З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аринское, в парке Победы с.Старопестерево и в парке культуры и отдыха в пос. Снежинский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 xml:space="preserve">Июнь – август ежегодно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Глава Старопестеревского сельского поселения</w:t>
            </w:r>
          </w:p>
        </w:tc>
      </w:tr>
      <w:tr w:rsidR="00C219BD" w:rsidRPr="00C219BD" w:rsidTr="003C55DF">
        <w:trPr>
          <w:trHeight w:val="1290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Окашивание обочин дорог в населенных пунктах: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таропестерево; пос. Снежинский, д. Осиновка, пос. Заря, с.Заринское, д.Рямовая, д. Уроп, д.Инюшка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 xml:space="preserve">Летний период ежегодно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219BD" w:rsidRPr="00C219BD" w:rsidTr="003C55DF">
        <w:trPr>
          <w:trHeight w:val="431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Отсыпка щебнем ул. Юности в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.З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аринское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219BD" w:rsidRPr="00C219BD" w:rsidTr="003C55DF">
        <w:trPr>
          <w:trHeight w:val="325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Отсыпка щебнем ул. Береговая в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таропестерево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219BD" w:rsidRPr="00C219BD" w:rsidTr="003C55DF">
        <w:trPr>
          <w:trHeight w:val="630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Весенняя посадка деревьев волонтерами по всем населенным пунктам поселения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апрель-май 2019-2021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9BD" w:rsidRPr="00C219BD" w:rsidRDefault="00C219BD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9BD" w:rsidRPr="00C219BD" w:rsidRDefault="00C219BD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Глава Моховского сельского поселения</w:t>
            </w:r>
          </w:p>
        </w:tc>
      </w:tr>
      <w:tr w:rsidR="00A23F39" w:rsidRPr="00C219BD" w:rsidTr="004156D2">
        <w:trPr>
          <w:trHeight w:val="981"/>
        </w:trPr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F39" w:rsidRPr="00C219BD" w:rsidRDefault="00A23F39" w:rsidP="00524122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"Формирование комфортной городской среды в Беловском муниципальном районе"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F39" w:rsidRPr="00C219BD" w:rsidRDefault="00A23F39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F39" w:rsidRDefault="00A23F39" w:rsidP="00A23F39">
            <w:pPr>
              <w:jc w:val="center"/>
            </w:pPr>
            <w:r w:rsidRPr="007E58E2">
              <w:rPr>
                <w:color w:val="000000"/>
                <w:sz w:val="20"/>
                <w:szCs w:val="20"/>
              </w:rPr>
              <w:t>в объемах,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F39" w:rsidRPr="00C219BD" w:rsidRDefault="00A23F39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МКУ «Управление жизнеобеспечения населенных пунктов Беловского муниципального района»</w:t>
            </w:r>
          </w:p>
        </w:tc>
      </w:tr>
      <w:tr w:rsidR="003C3D61" w:rsidRPr="00C219BD" w:rsidTr="00932371">
        <w:trPr>
          <w:trHeight w:val="1097"/>
        </w:trPr>
        <w:tc>
          <w:tcPr>
            <w:tcW w:w="22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lastRenderedPageBreak/>
              <w:t>Задача 3. Р</w:t>
            </w:r>
            <w:r w:rsidRPr="00C219BD">
              <w:rPr>
                <w:color w:val="000000"/>
                <w:sz w:val="20"/>
                <w:szCs w:val="20"/>
              </w:rPr>
              <w:t>азвитие отрасли жилищно-коммунального и дорожного хозяйства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"Модернизация объектов жилищно-коммунальной, социальной инфраструктуры в Беловском муниципальном районе"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D61" w:rsidRDefault="003C3D61" w:rsidP="00A23F39">
            <w:pPr>
              <w:jc w:val="center"/>
            </w:pPr>
            <w:r w:rsidRPr="007E58E2">
              <w:rPr>
                <w:color w:val="000000"/>
                <w:sz w:val="20"/>
                <w:szCs w:val="20"/>
              </w:rPr>
              <w:t>в объемах, предусмотренных муниципальной программой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МКУ «Управление жизнеобеспечения населенных пунктов Беловского муниципального района»</w:t>
            </w:r>
          </w:p>
        </w:tc>
      </w:tr>
      <w:tr w:rsidR="003C3D61" w:rsidRPr="00C219BD" w:rsidTr="00932371">
        <w:trPr>
          <w:trHeight w:val="649"/>
        </w:trPr>
        <w:tc>
          <w:tcPr>
            <w:tcW w:w="22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Установка автоматической системы химводоочистки в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охово, с.Евтино, с.Новодубровка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8,6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3C3D61" w:rsidRPr="00C219BD" w:rsidTr="00932371">
        <w:trPr>
          <w:trHeight w:val="841"/>
        </w:trPr>
        <w:tc>
          <w:tcPr>
            <w:tcW w:w="22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"Развитие транспортной обеспеченности и дорожной сети в Беловском муниципальном районе"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D61" w:rsidRPr="00C219BD" w:rsidRDefault="003C3D61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3C3D61" w:rsidRPr="00C219BD" w:rsidTr="00932371">
        <w:trPr>
          <w:trHeight w:val="359"/>
        </w:trPr>
        <w:tc>
          <w:tcPr>
            <w:tcW w:w="22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Асфальтирование кольцевой дороги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идорёнково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3C3D61" w:rsidRPr="00C219BD" w:rsidTr="00932371">
        <w:trPr>
          <w:trHeight w:val="395"/>
        </w:trPr>
        <w:tc>
          <w:tcPr>
            <w:tcW w:w="22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Укладка асфальта с. Челухоево, ул. Новая, ул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.Ч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етонова, ул.Набережная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Глава Бековского сельского поселения</w:t>
            </w:r>
          </w:p>
        </w:tc>
      </w:tr>
      <w:tr w:rsidR="003C3D61" w:rsidRPr="00C219BD" w:rsidTr="00932371">
        <w:trPr>
          <w:trHeight w:val="713"/>
        </w:trPr>
        <w:tc>
          <w:tcPr>
            <w:tcW w:w="22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Укладка асфальта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.Ч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>елухоево ул.Советская, с.Беково ул.Береговая, ул.Юбилейная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3C3D61" w:rsidRPr="00C219BD" w:rsidTr="00932371">
        <w:trPr>
          <w:trHeight w:val="910"/>
        </w:trPr>
        <w:tc>
          <w:tcPr>
            <w:tcW w:w="22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Укладка асфальта с</w:t>
            </w:r>
            <w:proofErr w:type="gramStart"/>
            <w:r w:rsidRPr="00C219BD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C219BD">
              <w:rPr>
                <w:color w:val="000000"/>
                <w:sz w:val="20"/>
                <w:szCs w:val="20"/>
              </w:rPr>
              <w:t xml:space="preserve">еково </w:t>
            </w:r>
            <w:r w:rsidRPr="00C219BD">
              <w:rPr>
                <w:color w:val="000000"/>
                <w:sz w:val="20"/>
                <w:szCs w:val="20"/>
              </w:rPr>
              <w:br/>
              <w:t>ул.Береговая, п.Октябрьский ул.Октябрьская, д.Верховская ул.Заречная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jc w:val="right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61" w:rsidRPr="00C219BD" w:rsidRDefault="003C3D61" w:rsidP="00C219BD">
            <w:pPr>
              <w:rPr>
                <w:color w:val="000000"/>
                <w:sz w:val="20"/>
                <w:szCs w:val="20"/>
              </w:rPr>
            </w:pPr>
          </w:p>
        </w:tc>
      </w:tr>
      <w:tr w:rsidR="00C219BD" w:rsidRPr="00C219BD" w:rsidTr="003C55DF">
        <w:trPr>
          <w:trHeight w:val="315"/>
        </w:trPr>
        <w:tc>
          <w:tcPr>
            <w:tcW w:w="153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19BD" w:rsidRPr="00C219BD" w:rsidRDefault="00C219BD" w:rsidP="00C219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 xml:space="preserve">Стратегическая цель 4. Повышение эффективности деятельности </w:t>
            </w:r>
            <w:r w:rsidR="001735E4">
              <w:rPr>
                <w:b/>
                <w:bCs/>
                <w:color w:val="000000"/>
                <w:sz w:val="20"/>
                <w:szCs w:val="20"/>
              </w:rPr>
              <w:t xml:space="preserve">органов </w:t>
            </w:r>
            <w:r w:rsidRPr="00C219BD">
              <w:rPr>
                <w:b/>
                <w:bCs/>
                <w:color w:val="000000"/>
                <w:sz w:val="20"/>
                <w:szCs w:val="20"/>
              </w:rPr>
              <w:t>местного самоуправления</w:t>
            </w:r>
          </w:p>
        </w:tc>
      </w:tr>
      <w:tr w:rsidR="00E15A13" w:rsidRPr="00C219BD" w:rsidTr="00E15A13">
        <w:trPr>
          <w:trHeight w:val="929"/>
        </w:trPr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A13" w:rsidRPr="00C219BD" w:rsidRDefault="00E15A13" w:rsidP="00CF17BE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 xml:space="preserve">Задача 1. </w:t>
            </w:r>
            <w:r>
              <w:rPr>
                <w:color w:val="000000"/>
                <w:sz w:val="20"/>
                <w:szCs w:val="20"/>
              </w:rPr>
              <w:t>Повышение открытости и эффективности деятельности органов местного самоуправления</w:t>
            </w:r>
          </w:p>
          <w:p w:rsidR="00E15A13" w:rsidRPr="00C219BD" w:rsidRDefault="00E15A13" w:rsidP="00CF17BE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  <w:p w:rsidR="00E15A13" w:rsidRPr="00C219BD" w:rsidRDefault="00E15A13" w:rsidP="00CF17BE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  <w:p w:rsidR="00E15A13" w:rsidRPr="00C219BD" w:rsidRDefault="00E15A13" w:rsidP="00CF17BE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lastRenderedPageBreak/>
              <w:t> </w:t>
            </w:r>
          </w:p>
          <w:p w:rsidR="00E15A13" w:rsidRPr="00C219BD" w:rsidRDefault="00E15A13" w:rsidP="00CF17BE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  <w:p w:rsidR="00E15A13" w:rsidRPr="00C219BD" w:rsidRDefault="00E15A13" w:rsidP="00CF17BE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lastRenderedPageBreak/>
              <w:t>Мероприятия по муниципальной программе "Развитие информационного общества в Беловском муниципальном районе"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A13" w:rsidRDefault="00E15A13" w:rsidP="00A23F39">
            <w:pPr>
              <w:jc w:val="center"/>
            </w:pPr>
            <w:r w:rsidRPr="00E919CD">
              <w:rPr>
                <w:color w:val="000000"/>
                <w:sz w:val="20"/>
                <w:szCs w:val="20"/>
              </w:rPr>
              <w:t>в объемах,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МБУ «МФЦ» Беловского муниципального района</w:t>
            </w:r>
          </w:p>
        </w:tc>
      </w:tr>
      <w:tr w:rsidR="00E15A13" w:rsidRPr="00C219BD" w:rsidTr="00E15A13">
        <w:trPr>
          <w:trHeight w:val="874"/>
        </w:trPr>
        <w:tc>
          <w:tcPr>
            <w:tcW w:w="2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"Обеспечение деятельности органов местного самоуправления"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A13" w:rsidRDefault="00E15A13" w:rsidP="00A23F39">
            <w:pPr>
              <w:jc w:val="center"/>
            </w:pPr>
            <w:r w:rsidRPr="00E919CD">
              <w:rPr>
                <w:color w:val="000000"/>
                <w:sz w:val="20"/>
                <w:szCs w:val="20"/>
              </w:rPr>
              <w:t>в объемах,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Отдел архитектуры  и градостроительства администрации Беловского муниципального района</w:t>
            </w:r>
          </w:p>
        </w:tc>
      </w:tr>
      <w:tr w:rsidR="00E15A13" w:rsidRPr="00C219BD" w:rsidTr="00E15A13">
        <w:trPr>
          <w:trHeight w:val="525"/>
        </w:trPr>
        <w:tc>
          <w:tcPr>
            <w:tcW w:w="2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"Пресса"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A13" w:rsidRDefault="00E15A13" w:rsidP="00A23F39">
            <w:pPr>
              <w:jc w:val="center"/>
            </w:pPr>
            <w:r w:rsidRPr="00E919CD">
              <w:rPr>
                <w:color w:val="000000"/>
                <w:sz w:val="20"/>
                <w:szCs w:val="20"/>
              </w:rPr>
              <w:t>в объемах,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МБУ «Редакция газеты "Сельские зори"</w:t>
            </w:r>
          </w:p>
        </w:tc>
      </w:tr>
      <w:tr w:rsidR="00E15A13" w:rsidRPr="00C219BD" w:rsidTr="00E15A13">
        <w:trPr>
          <w:trHeight w:val="1050"/>
        </w:trPr>
        <w:tc>
          <w:tcPr>
            <w:tcW w:w="2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"Управление муниципальным имуществом Беловского муниципального района"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5A13" w:rsidRDefault="00E15A13" w:rsidP="00A23F39">
            <w:pPr>
              <w:jc w:val="center"/>
            </w:pPr>
            <w:r w:rsidRPr="00E919CD">
              <w:rPr>
                <w:color w:val="000000"/>
                <w:sz w:val="20"/>
                <w:szCs w:val="20"/>
              </w:rPr>
              <w:t>в объемах,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МКУ "КУМИ Беловского муниципального района"</w:t>
            </w:r>
          </w:p>
        </w:tc>
      </w:tr>
      <w:tr w:rsidR="00E15A13" w:rsidRPr="00C219BD" w:rsidTr="00E15A13">
        <w:trPr>
          <w:trHeight w:val="1111"/>
        </w:trPr>
        <w:tc>
          <w:tcPr>
            <w:tcW w:w="2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Реализация плана мероприятий по финансовому оздоровлению Беловского муниципального района (постановление администрации от 08.11.2018 № 486)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5A13" w:rsidRPr="00C219BD" w:rsidRDefault="00E15A1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планом мероприятий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Заместитель главы района по экономике</w:t>
            </w:r>
          </w:p>
        </w:tc>
      </w:tr>
      <w:tr w:rsidR="00E15A13" w:rsidRPr="00C219BD" w:rsidTr="00E15A13">
        <w:trPr>
          <w:trHeight w:val="841"/>
        </w:trPr>
        <w:tc>
          <w:tcPr>
            <w:tcW w:w="2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Мероприятия по муниципальной программе "Управление муниципальными финансами Беловского района"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2018-2021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A13" w:rsidRPr="00C219BD" w:rsidRDefault="00E15A13" w:rsidP="00C219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219BD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5A13" w:rsidRPr="00C219BD" w:rsidRDefault="00E15A13" w:rsidP="00C219BD">
            <w:pPr>
              <w:jc w:val="center"/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в объ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C219BD">
              <w:rPr>
                <w:color w:val="000000"/>
                <w:sz w:val="20"/>
                <w:szCs w:val="20"/>
              </w:rPr>
              <w:t>мах, предусмотренных муниципальной программой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A13" w:rsidRPr="00C219BD" w:rsidRDefault="00E15A13" w:rsidP="00C219BD">
            <w:pPr>
              <w:rPr>
                <w:color w:val="000000"/>
                <w:sz w:val="20"/>
                <w:szCs w:val="20"/>
              </w:rPr>
            </w:pPr>
            <w:r w:rsidRPr="00C219BD">
              <w:rPr>
                <w:color w:val="000000"/>
                <w:sz w:val="20"/>
                <w:szCs w:val="20"/>
              </w:rPr>
              <w:t>Заместитель главы района по экономике</w:t>
            </w:r>
            <w:r>
              <w:rPr>
                <w:color w:val="000000"/>
                <w:sz w:val="20"/>
                <w:szCs w:val="20"/>
              </w:rPr>
              <w:t>, финансовое управление по Беловскому району (по согласованию)</w:t>
            </w:r>
          </w:p>
        </w:tc>
      </w:tr>
    </w:tbl>
    <w:p w:rsidR="00C219BD" w:rsidRDefault="00C219BD" w:rsidP="00054D7F">
      <w:pPr>
        <w:pStyle w:val="ConsPlusNormal"/>
        <w:ind w:firstLine="426"/>
        <w:jc w:val="both"/>
        <w:rPr>
          <w:szCs w:val="24"/>
        </w:rPr>
      </w:pPr>
    </w:p>
    <w:p w:rsidR="004C2CCC" w:rsidRDefault="004C2CCC" w:rsidP="00054D7F">
      <w:pPr>
        <w:pStyle w:val="ConsPlusNormal"/>
        <w:ind w:firstLine="426"/>
        <w:jc w:val="both"/>
        <w:rPr>
          <w:szCs w:val="24"/>
        </w:rPr>
      </w:pPr>
    </w:p>
    <w:p w:rsidR="004C2CCC" w:rsidRDefault="004C2CCC" w:rsidP="00054D7F">
      <w:pPr>
        <w:pStyle w:val="ConsPlusNormal"/>
        <w:ind w:firstLine="426"/>
        <w:jc w:val="both"/>
        <w:rPr>
          <w:szCs w:val="24"/>
        </w:rPr>
      </w:pPr>
    </w:p>
    <w:p w:rsidR="004C2CCC" w:rsidRDefault="004C2CCC" w:rsidP="00054D7F">
      <w:pPr>
        <w:pStyle w:val="ConsPlusNormal"/>
        <w:ind w:firstLine="426"/>
        <w:jc w:val="both"/>
        <w:rPr>
          <w:szCs w:val="24"/>
        </w:rPr>
      </w:pPr>
    </w:p>
    <w:p w:rsidR="004C2CCC" w:rsidRDefault="004C2CCC" w:rsidP="00054D7F">
      <w:pPr>
        <w:pStyle w:val="ConsPlusNormal"/>
        <w:ind w:firstLine="426"/>
        <w:jc w:val="both"/>
        <w:rPr>
          <w:szCs w:val="24"/>
        </w:rPr>
      </w:pPr>
    </w:p>
    <w:p w:rsidR="004C2CCC" w:rsidRDefault="004C2CCC" w:rsidP="00054D7F">
      <w:pPr>
        <w:pStyle w:val="ConsPlusNormal"/>
        <w:ind w:firstLine="426"/>
        <w:jc w:val="both"/>
        <w:rPr>
          <w:szCs w:val="24"/>
        </w:rPr>
      </w:pPr>
    </w:p>
    <w:p w:rsidR="004C2CCC" w:rsidRDefault="004C2CCC" w:rsidP="00054D7F">
      <w:pPr>
        <w:pStyle w:val="ConsPlusNormal"/>
        <w:ind w:firstLine="426"/>
        <w:jc w:val="both"/>
        <w:rPr>
          <w:szCs w:val="24"/>
        </w:rPr>
      </w:pPr>
    </w:p>
    <w:p w:rsidR="00060C1D" w:rsidRDefault="00060C1D" w:rsidP="004C2CCC">
      <w:pPr>
        <w:pStyle w:val="ConsPlusNormal"/>
        <w:ind w:firstLine="426"/>
        <w:jc w:val="right"/>
        <w:rPr>
          <w:sz w:val="20"/>
          <w:szCs w:val="20"/>
        </w:rPr>
        <w:sectPr w:rsidR="00060C1D" w:rsidSect="00BE3F5B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4C2CCC" w:rsidRDefault="004C2CCC" w:rsidP="004C2CCC">
      <w:pPr>
        <w:pStyle w:val="ConsPlusNormal"/>
        <w:ind w:firstLine="426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Таблица 3.</w:t>
      </w:r>
    </w:p>
    <w:p w:rsidR="004C2CCC" w:rsidRDefault="004C2CCC" w:rsidP="004C2CCC">
      <w:pPr>
        <w:pStyle w:val="ConsPlusNormal"/>
        <w:ind w:firstLine="426"/>
        <w:jc w:val="right"/>
        <w:rPr>
          <w:sz w:val="20"/>
          <w:szCs w:val="20"/>
        </w:rPr>
      </w:pPr>
    </w:p>
    <w:p w:rsidR="004C2CCC" w:rsidRDefault="004C2CCC" w:rsidP="00060C1D">
      <w:pPr>
        <w:ind w:firstLine="1134"/>
        <w:jc w:val="center"/>
        <w:rPr>
          <w:b/>
          <w:sz w:val="10"/>
          <w:szCs w:val="10"/>
        </w:rPr>
      </w:pPr>
      <w:r>
        <w:rPr>
          <w:b/>
          <w:bCs/>
          <w:color w:val="000000"/>
        </w:rPr>
        <w:t xml:space="preserve">Перечень муниципальных программ </w:t>
      </w:r>
      <w:r w:rsidRPr="00836DAF">
        <w:rPr>
          <w:b/>
          <w:bCs/>
          <w:color w:val="000000"/>
        </w:rPr>
        <w:t>Б</w:t>
      </w:r>
      <w:r>
        <w:rPr>
          <w:b/>
          <w:bCs/>
          <w:color w:val="000000"/>
        </w:rPr>
        <w:t>еловского муниципального района</w:t>
      </w:r>
    </w:p>
    <w:p w:rsidR="004C2CCC" w:rsidRPr="003C7D6D" w:rsidRDefault="004C2CCC" w:rsidP="004C2CCC">
      <w:pPr>
        <w:jc w:val="center"/>
        <w:rPr>
          <w:b/>
          <w:sz w:val="10"/>
          <w:szCs w:val="10"/>
        </w:rPr>
      </w:pPr>
    </w:p>
    <w:p w:rsidR="004C2CCC" w:rsidRPr="00836DAF" w:rsidRDefault="004C2CCC" w:rsidP="004C2CCC">
      <w:pPr>
        <w:pStyle w:val="ConsPlusNormal"/>
        <w:ind w:firstLine="426"/>
        <w:jc w:val="both"/>
        <w:rPr>
          <w:sz w:val="16"/>
          <w:szCs w:val="16"/>
        </w:rPr>
      </w:pPr>
    </w:p>
    <w:p w:rsidR="004C2CCC" w:rsidRPr="004C2CCC" w:rsidRDefault="004C2CCC" w:rsidP="00060C1D">
      <w:pPr>
        <w:suppressAutoHyphens/>
        <w:autoSpaceDE w:val="0"/>
        <w:autoSpaceDN w:val="0"/>
        <w:adjustRightInd w:val="0"/>
        <w:ind w:left="1134" w:firstLine="851"/>
        <w:jc w:val="both"/>
        <w:rPr>
          <w:color w:val="000000"/>
        </w:rPr>
      </w:pPr>
      <w:r w:rsidRPr="004C2CCC">
        <w:rPr>
          <w:color w:val="000000"/>
        </w:rPr>
        <w:t xml:space="preserve">Муниципальные программы Беловского муниципального района разработаны на среднесрочный период. При необходимости в них будут вноситься изменения в соответствии с целями, задачами и стратегическими проектными инициативами Стратегии. </w:t>
      </w:r>
    </w:p>
    <w:p w:rsidR="004C2CCC" w:rsidRPr="00060C1D" w:rsidRDefault="004C2CCC" w:rsidP="00054D7F">
      <w:pPr>
        <w:pStyle w:val="ConsPlusNormal"/>
        <w:ind w:firstLine="426"/>
        <w:jc w:val="both"/>
        <w:rPr>
          <w:sz w:val="16"/>
          <w:szCs w:val="16"/>
        </w:rPr>
      </w:pPr>
    </w:p>
    <w:tbl>
      <w:tblPr>
        <w:tblW w:w="9801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3260"/>
        <w:gridCol w:w="1417"/>
        <w:gridCol w:w="1984"/>
        <w:gridCol w:w="21"/>
      </w:tblGrid>
      <w:tr w:rsidR="00CF4406" w:rsidRPr="001D07AD" w:rsidTr="007626CB">
        <w:trPr>
          <w:gridAfter w:val="1"/>
          <w:wAfter w:w="21" w:type="dxa"/>
          <w:tblHeader/>
        </w:trPr>
        <w:tc>
          <w:tcPr>
            <w:tcW w:w="567" w:type="dxa"/>
          </w:tcPr>
          <w:p w:rsidR="00CF4406" w:rsidRPr="001D07AD" w:rsidRDefault="00CF4406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 xml:space="preserve">№ </w:t>
            </w:r>
            <w:proofErr w:type="gramStart"/>
            <w:r w:rsidRPr="001D07AD">
              <w:rPr>
                <w:sz w:val="22"/>
                <w:szCs w:val="22"/>
              </w:rPr>
              <w:t>п</w:t>
            </w:r>
            <w:proofErr w:type="gramEnd"/>
            <w:r w:rsidRPr="001D07AD">
              <w:rPr>
                <w:sz w:val="22"/>
                <w:szCs w:val="22"/>
              </w:rPr>
              <w:t>/п</w:t>
            </w:r>
          </w:p>
        </w:tc>
        <w:tc>
          <w:tcPr>
            <w:tcW w:w="2552" w:type="dxa"/>
          </w:tcPr>
          <w:p w:rsidR="00CF4406" w:rsidRPr="001D07AD" w:rsidRDefault="00CF4406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 xml:space="preserve">Наименование </w:t>
            </w:r>
            <w:r w:rsidR="00060C1D" w:rsidRPr="001D07AD">
              <w:rPr>
                <w:sz w:val="22"/>
                <w:szCs w:val="22"/>
              </w:rPr>
              <w:t xml:space="preserve">муниципальной </w:t>
            </w:r>
            <w:r w:rsidRPr="001D07AD">
              <w:rPr>
                <w:sz w:val="22"/>
                <w:szCs w:val="22"/>
              </w:rPr>
              <w:t>программы</w:t>
            </w:r>
          </w:p>
        </w:tc>
        <w:tc>
          <w:tcPr>
            <w:tcW w:w="3260" w:type="dxa"/>
          </w:tcPr>
          <w:p w:rsidR="00BB0626" w:rsidRDefault="00CF4406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Основные направления реализации</w:t>
            </w:r>
          </w:p>
          <w:p w:rsidR="00CF4406" w:rsidRPr="001D07AD" w:rsidRDefault="00CF4406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 xml:space="preserve"> </w:t>
            </w:r>
            <w:r w:rsidR="00BB0626">
              <w:rPr>
                <w:sz w:val="22"/>
                <w:szCs w:val="22"/>
              </w:rPr>
              <w:t>(</w:t>
            </w:r>
            <w:r w:rsidRPr="001D07AD">
              <w:rPr>
                <w:sz w:val="22"/>
                <w:szCs w:val="22"/>
              </w:rPr>
              <w:t>подпрограммы</w:t>
            </w:r>
            <w:r w:rsidR="00BB0626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CF4406" w:rsidRPr="001D07AD" w:rsidRDefault="00CF4406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Сроки реализации</w:t>
            </w:r>
          </w:p>
        </w:tc>
        <w:tc>
          <w:tcPr>
            <w:tcW w:w="1984" w:type="dxa"/>
          </w:tcPr>
          <w:p w:rsidR="00CF4406" w:rsidRPr="001D07AD" w:rsidRDefault="006B117F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Правовые основания (р</w:t>
            </w:r>
            <w:r w:rsidR="00CF4406" w:rsidRPr="001D07AD">
              <w:rPr>
                <w:sz w:val="22"/>
                <w:szCs w:val="22"/>
              </w:rPr>
              <w:t xml:space="preserve">еквизиты </w:t>
            </w:r>
            <w:r w:rsidR="00060C1D" w:rsidRPr="001D07AD">
              <w:rPr>
                <w:sz w:val="22"/>
                <w:szCs w:val="22"/>
              </w:rPr>
              <w:t>постановления</w:t>
            </w:r>
            <w:r w:rsidR="00CF4406" w:rsidRPr="001D07AD">
              <w:rPr>
                <w:sz w:val="22"/>
                <w:szCs w:val="22"/>
              </w:rPr>
              <w:t xml:space="preserve"> об утверждении)</w:t>
            </w:r>
          </w:p>
        </w:tc>
      </w:tr>
      <w:tr w:rsidR="00060C1D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1.</w:t>
            </w:r>
          </w:p>
        </w:tc>
        <w:tc>
          <w:tcPr>
            <w:tcW w:w="2552" w:type="dxa"/>
            <w:vMerge w:val="restart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системы образования Беловского муниципального района»</w:t>
            </w:r>
          </w:p>
        </w:tc>
        <w:tc>
          <w:tcPr>
            <w:tcW w:w="3260" w:type="dxa"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общего образования»</w:t>
            </w:r>
          </w:p>
        </w:tc>
        <w:tc>
          <w:tcPr>
            <w:tcW w:w="1417" w:type="dxa"/>
            <w:vMerge w:val="restart"/>
          </w:tcPr>
          <w:p w:rsidR="00060C1D" w:rsidRPr="001D07AD" w:rsidRDefault="00060C1D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060C1D" w:rsidRPr="001D07AD" w:rsidRDefault="00060C1D" w:rsidP="00B35D7E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B35D7E" w:rsidRPr="001D07AD">
              <w:rPr>
                <w:sz w:val="22"/>
                <w:szCs w:val="22"/>
              </w:rPr>
              <w:t xml:space="preserve"> 01.11.2017 № 320</w:t>
            </w:r>
            <w:r w:rsidRPr="001D07AD">
              <w:rPr>
                <w:sz w:val="22"/>
                <w:szCs w:val="22"/>
              </w:rPr>
              <w:t xml:space="preserve"> </w:t>
            </w:r>
          </w:p>
        </w:tc>
      </w:tr>
      <w:tr w:rsidR="00060C1D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дошкольного образования»</w:t>
            </w:r>
          </w:p>
        </w:tc>
        <w:tc>
          <w:tcPr>
            <w:tcW w:w="1417" w:type="dxa"/>
            <w:vMerge/>
          </w:tcPr>
          <w:p w:rsidR="00060C1D" w:rsidRPr="001D07AD" w:rsidRDefault="00060C1D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60C1D" w:rsidRPr="001D07AD" w:rsidRDefault="00060C1D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060C1D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«Школы-интернаты»</w:t>
            </w:r>
          </w:p>
        </w:tc>
        <w:tc>
          <w:tcPr>
            <w:tcW w:w="1417" w:type="dxa"/>
            <w:vMerge/>
          </w:tcPr>
          <w:p w:rsidR="00060C1D" w:rsidRPr="001D07AD" w:rsidRDefault="00060C1D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60C1D" w:rsidRPr="001D07AD" w:rsidRDefault="00060C1D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060C1D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дополнительного образования в сфере образования»</w:t>
            </w:r>
          </w:p>
        </w:tc>
        <w:tc>
          <w:tcPr>
            <w:tcW w:w="1417" w:type="dxa"/>
            <w:vMerge/>
          </w:tcPr>
          <w:p w:rsidR="00060C1D" w:rsidRPr="001D07AD" w:rsidRDefault="00060C1D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60C1D" w:rsidRPr="001D07AD" w:rsidRDefault="00060C1D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060C1D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«Социальная поддержка в сфере образования»</w:t>
            </w:r>
          </w:p>
        </w:tc>
        <w:tc>
          <w:tcPr>
            <w:tcW w:w="1417" w:type="dxa"/>
            <w:vMerge/>
          </w:tcPr>
          <w:p w:rsidR="00060C1D" w:rsidRPr="001D07AD" w:rsidRDefault="00060C1D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60C1D" w:rsidRPr="001D07AD" w:rsidRDefault="00060C1D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060C1D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«Обеспечение деятельности координационно-методического центра управления образования»</w:t>
            </w:r>
          </w:p>
        </w:tc>
        <w:tc>
          <w:tcPr>
            <w:tcW w:w="1417" w:type="dxa"/>
            <w:vMerge/>
          </w:tcPr>
          <w:p w:rsidR="00060C1D" w:rsidRPr="001D07AD" w:rsidRDefault="00060C1D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60C1D" w:rsidRPr="001D07AD" w:rsidRDefault="00060C1D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060C1D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«Обеспечение деятельности центра обслуживания»</w:t>
            </w:r>
          </w:p>
        </w:tc>
        <w:tc>
          <w:tcPr>
            <w:tcW w:w="1417" w:type="dxa"/>
            <w:vMerge/>
          </w:tcPr>
          <w:p w:rsidR="00060C1D" w:rsidRPr="001D07AD" w:rsidRDefault="00060C1D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60C1D" w:rsidRPr="001D07AD" w:rsidRDefault="00060C1D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060C1D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«Обеспечение деятельности  муниципального  казенного учреждения «Управление образования Беловского муниципального района»</w:t>
            </w:r>
          </w:p>
          <w:p w:rsidR="0073450B" w:rsidRPr="001D07AD" w:rsidRDefault="0073450B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60C1D" w:rsidRPr="001D07AD" w:rsidRDefault="00060C1D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60C1D" w:rsidRPr="001D07AD" w:rsidRDefault="00060C1D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060C1D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2.</w:t>
            </w:r>
          </w:p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«Социальная поддержка населения в Беловском муниципальном районе»</w:t>
            </w:r>
          </w:p>
        </w:tc>
        <w:tc>
          <w:tcPr>
            <w:tcW w:w="3260" w:type="dxa"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«Социальная защита семьи, материнства и детства»</w:t>
            </w:r>
          </w:p>
        </w:tc>
        <w:tc>
          <w:tcPr>
            <w:tcW w:w="1417" w:type="dxa"/>
            <w:vMerge w:val="restart"/>
          </w:tcPr>
          <w:p w:rsidR="00060C1D" w:rsidRPr="001D07AD" w:rsidRDefault="00060C1D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060C1D" w:rsidRPr="001D07AD" w:rsidRDefault="00276A0A" w:rsidP="005B711C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B35D7E" w:rsidRPr="001D07AD">
              <w:rPr>
                <w:sz w:val="22"/>
                <w:szCs w:val="22"/>
              </w:rPr>
              <w:t xml:space="preserve"> 27.10.</w:t>
            </w:r>
            <w:r w:rsidR="005B711C" w:rsidRPr="001D07AD">
              <w:rPr>
                <w:sz w:val="22"/>
                <w:szCs w:val="22"/>
              </w:rPr>
              <w:t>20</w:t>
            </w:r>
            <w:r w:rsidR="00B35D7E" w:rsidRPr="001D07AD">
              <w:rPr>
                <w:sz w:val="22"/>
                <w:szCs w:val="22"/>
              </w:rPr>
              <w:t>17 № 302</w:t>
            </w:r>
          </w:p>
        </w:tc>
      </w:tr>
      <w:tr w:rsidR="00060C1D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«Социальная поддержка малоимущих граждан и граждан, оказавшихся в трудной жизненной ситуации»</w:t>
            </w:r>
          </w:p>
        </w:tc>
        <w:tc>
          <w:tcPr>
            <w:tcW w:w="1417" w:type="dxa"/>
            <w:vMerge/>
          </w:tcPr>
          <w:p w:rsidR="00060C1D" w:rsidRPr="001D07AD" w:rsidRDefault="00060C1D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60C1D" w:rsidRPr="001D07AD" w:rsidRDefault="00060C1D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060C1D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«Социальная поддержка граждан старшего поколения»</w:t>
            </w:r>
          </w:p>
        </w:tc>
        <w:tc>
          <w:tcPr>
            <w:tcW w:w="1417" w:type="dxa"/>
            <w:vMerge/>
          </w:tcPr>
          <w:p w:rsidR="00060C1D" w:rsidRPr="001D07AD" w:rsidRDefault="00060C1D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60C1D" w:rsidRPr="001D07AD" w:rsidRDefault="00060C1D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060C1D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«Социальная поддержка отдельных категорий граждан»</w:t>
            </w:r>
          </w:p>
        </w:tc>
        <w:tc>
          <w:tcPr>
            <w:tcW w:w="1417" w:type="dxa"/>
            <w:vMerge/>
          </w:tcPr>
          <w:p w:rsidR="00060C1D" w:rsidRPr="001D07AD" w:rsidRDefault="00060C1D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60C1D" w:rsidRPr="001D07AD" w:rsidRDefault="00060C1D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060C1D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060C1D" w:rsidRPr="001D07AD" w:rsidRDefault="00060C1D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«Совершенствование социальной поддержки семьи и детей»</w:t>
            </w:r>
          </w:p>
          <w:p w:rsidR="0073450B" w:rsidRPr="001D07AD" w:rsidRDefault="0073450B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60C1D" w:rsidRPr="001D07AD" w:rsidRDefault="00060C1D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60C1D" w:rsidRPr="001D07AD" w:rsidRDefault="00060C1D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276A0A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276A0A" w:rsidRPr="001D07AD" w:rsidRDefault="00276A0A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3.</w:t>
            </w:r>
          </w:p>
        </w:tc>
        <w:tc>
          <w:tcPr>
            <w:tcW w:w="2552" w:type="dxa"/>
            <w:vMerge w:val="restart"/>
          </w:tcPr>
          <w:p w:rsidR="00276A0A" w:rsidRPr="001D07AD" w:rsidRDefault="00276A0A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здравоохранения в Беловском муниципальном районе»</w:t>
            </w:r>
          </w:p>
        </w:tc>
        <w:tc>
          <w:tcPr>
            <w:tcW w:w="3260" w:type="dxa"/>
            <w:vAlign w:val="center"/>
          </w:tcPr>
          <w:p w:rsidR="00276A0A" w:rsidRPr="001D07AD" w:rsidRDefault="00276A0A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«Здоровье»</w:t>
            </w:r>
          </w:p>
        </w:tc>
        <w:tc>
          <w:tcPr>
            <w:tcW w:w="1417" w:type="dxa"/>
            <w:vMerge w:val="restart"/>
          </w:tcPr>
          <w:p w:rsidR="00276A0A" w:rsidRPr="001D07AD" w:rsidRDefault="00276A0A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276A0A" w:rsidRPr="001D07AD" w:rsidRDefault="00276A0A" w:rsidP="005B711C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955E62" w:rsidRPr="001D07AD">
              <w:rPr>
                <w:sz w:val="22"/>
                <w:szCs w:val="22"/>
              </w:rPr>
              <w:t xml:space="preserve"> 29.10.</w:t>
            </w:r>
            <w:r w:rsidR="005B711C" w:rsidRPr="001D07AD">
              <w:rPr>
                <w:sz w:val="22"/>
                <w:szCs w:val="22"/>
              </w:rPr>
              <w:t>20</w:t>
            </w:r>
            <w:r w:rsidR="00955E62" w:rsidRPr="001D07AD">
              <w:rPr>
                <w:sz w:val="22"/>
                <w:szCs w:val="22"/>
              </w:rPr>
              <w:t>17 № 290</w:t>
            </w:r>
          </w:p>
          <w:p w:rsidR="0073450B" w:rsidRPr="001D07AD" w:rsidRDefault="0073450B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276A0A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276A0A" w:rsidRPr="001D07AD" w:rsidRDefault="00276A0A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276A0A" w:rsidRPr="001D07AD" w:rsidRDefault="00276A0A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276A0A" w:rsidRPr="001D07AD" w:rsidRDefault="00276A0A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«Вакцинопрофилактика»</w:t>
            </w:r>
          </w:p>
        </w:tc>
        <w:tc>
          <w:tcPr>
            <w:tcW w:w="1417" w:type="dxa"/>
            <w:vMerge/>
          </w:tcPr>
          <w:p w:rsidR="00276A0A" w:rsidRPr="001D07AD" w:rsidRDefault="00276A0A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276A0A" w:rsidRPr="001D07AD" w:rsidRDefault="00276A0A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276A0A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276A0A" w:rsidRPr="001D07AD" w:rsidRDefault="00276A0A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276A0A" w:rsidRPr="001D07AD" w:rsidRDefault="00276A0A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276A0A" w:rsidRPr="001D07AD" w:rsidRDefault="00276A0A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«АнтиВИЧ/СПИД»</w:t>
            </w:r>
          </w:p>
        </w:tc>
        <w:tc>
          <w:tcPr>
            <w:tcW w:w="1417" w:type="dxa"/>
            <w:vMerge/>
          </w:tcPr>
          <w:p w:rsidR="00276A0A" w:rsidRPr="001D07AD" w:rsidRDefault="00276A0A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276A0A" w:rsidRPr="001D07AD" w:rsidRDefault="00276A0A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D2DF4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552" w:type="dxa"/>
            <w:vMerge w:val="restart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«Культура Беловского муниципального района»</w:t>
            </w:r>
          </w:p>
        </w:tc>
        <w:tc>
          <w:tcPr>
            <w:tcW w:w="3260" w:type="dxa"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«Культурно-досуговая деятельность муниципального района»</w:t>
            </w:r>
          </w:p>
        </w:tc>
        <w:tc>
          <w:tcPr>
            <w:tcW w:w="1417" w:type="dxa"/>
            <w:vMerge w:val="restart"/>
          </w:tcPr>
          <w:p w:rsidR="007D2DF4" w:rsidRPr="001D07AD" w:rsidRDefault="007D2DF4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7D2DF4" w:rsidRPr="001D07AD" w:rsidRDefault="007D2DF4" w:rsidP="00B10DA2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B10DA2" w:rsidRPr="001D07AD">
              <w:rPr>
                <w:sz w:val="22"/>
                <w:szCs w:val="22"/>
              </w:rPr>
              <w:t xml:space="preserve"> 30.10.2017 № 307</w:t>
            </w:r>
          </w:p>
        </w:tc>
      </w:tr>
      <w:tr w:rsidR="007D2DF4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библиотечного дела»</w:t>
            </w:r>
          </w:p>
        </w:tc>
        <w:tc>
          <w:tcPr>
            <w:tcW w:w="1417" w:type="dxa"/>
            <w:vMerge/>
          </w:tcPr>
          <w:p w:rsidR="007D2DF4" w:rsidRPr="001D07AD" w:rsidRDefault="007D2DF4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D2DF4" w:rsidRPr="001D07AD" w:rsidRDefault="007D2DF4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D2DF4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музейной деятельности»</w:t>
            </w:r>
          </w:p>
        </w:tc>
        <w:tc>
          <w:tcPr>
            <w:tcW w:w="1417" w:type="dxa"/>
            <w:vMerge/>
          </w:tcPr>
          <w:p w:rsidR="007D2DF4" w:rsidRPr="001D07AD" w:rsidRDefault="007D2DF4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D2DF4" w:rsidRPr="001D07AD" w:rsidRDefault="007D2DF4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D2DF4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дополнительного образования в сфере культуры»</w:t>
            </w:r>
          </w:p>
        </w:tc>
        <w:tc>
          <w:tcPr>
            <w:tcW w:w="1417" w:type="dxa"/>
            <w:vMerge/>
          </w:tcPr>
          <w:p w:rsidR="007D2DF4" w:rsidRPr="001D07AD" w:rsidRDefault="007D2DF4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D2DF4" w:rsidRPr="001D07AD" w:rsidRDefault="007D2DF4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D2DF4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«Комплектование фондов муниципальных библиотек»</w:t>
            </w:r>
          </w:p>
        </w:tc>
        <w:tc>
          <w:tcPr>
            <w:tcW w:w="1417" w:type="dxa"/>
            <w:vMerge/>
          </w:tcPr>
          <w:p w:rsidR="007D2DF4" w:rsidRPr="001D07AD" w:rsidRDefault="007D2DF4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D2DF4" w:rsidRPr="001D07AD" w:rsidRDefault="007D2DF4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D2DF4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творческого потенциала»</w:t>
            </w:r>
          </w:p>
        </w:tc>
        <w:tc>
          <w:tcPr>
            <w:tcW w:w="1417" w:type="dxa"/>
            <w:vMerge/>
          </w:tcPr>
          <w:p w:rsidR="007D2DF4" w:rsidRPr="001D07AD" w:rsidRDefault="007D2DF4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D2DF4" w:rsidRPr="001D07AD" w:rsidRDefault="007D2DF4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D2DF4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«Меры социальной поддержки в сфере культуры»</w:t>
            </w:r>
          </w:p>
        </w:tc>
        <w:tc>
          <w:tcPr>
            <w:tcW w:w="1417" w:type="dxa"/>
            <w:vMerge/>
          </w:tcPr>
          <w:p w:rsidR="007D2DF4" w:rsidRPr="001D07AD" w:rsidRDefault="007D2DF4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D2DF4" w:rsidRPr="001D07AD" w:rsidRDefault="007D2DF4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D2DF4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 xml:space="preserve">«Социально-экономическое развитие наций и </w:t>
            </w:r>
          </w:p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народностей»</w:t>
            </w:r>
          </w:p>
        </w:tc>
        <w:tc>
          <w:tcPr>
            <w:tcW w:w="1417" w:type="dxa"/>
            <w:vMerge/>
          </w:tcPr>
          <w:p w:rsidR="007D2DF4" w:rsidRPr="001D07AD" w:rsidRDefault="007D2DF4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D2DF4" w:rsidRPr="001D07AD" w:rsidRDefault="007D2DF4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D2DF4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«Обеспечение деятельности муниципального казенного учреждения «Управление культуры, физической культуры и молодежной политики Беловского муниципального района</w:t>
            </w:r>
          </w:p>
        </w:tc>
        <w:tc>
          <w:tcPr>
            <w:tcW w:w="1417" w:type="dxa"/>
            <w:vMerge/>
          </w:tcPr>
          <w:p w:rsidR="007D2DF4" w:rsidRPr="001D07AD" w:rsidRDefault="007D2DF4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D2DF4" w:rsidRPr="001D07AD" w:rsidRDefault="007D2DF4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D2DF4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5.</w:t>
            </w:r>
          </w:p>
        </w:tc>
        <w:tc>
          <w:tcPr>
            <w:tcW w:w="2552" w:type="dxa"/>
            <w:vMerge w:val="restart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«Профилактика правонарушений в Беловском муниципальном районе»</w:t>
            </w:r>
          </w:p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 xml:space="preserve">«Комплексные меры </w:t>
            </w:r>
          </w:p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 противодействию злоупотреблению алкоголем и наркотиками и их незаконному обороту»</w:t>
            </w:r>
          </w:p>
        </w:tc>
        <w:tc>
          <w:tcPr>
            <w:tcW w:w="1417" w:type="dxa"/>
            <w:vMerge w:val="restart"/>
          </w:tcPr>
          <w:p w:rsidR="007D2DF4" w:rsidRPr="001D07AD" w:rsidRDefault="007D2DF4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7D2DF4" w:rsidRPr="001D07AD" w:rsidRDefault="007D2DF4" w:rsidP="007044D8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7044D8" w:rsidRPr="001D07AD">
              <w:rPr>
                <w:sz w:val="22"/>
                <w:szCs w:val="22"/>
              </w:rPr>
              <w:t xml:space="preserve"> 27.10.2017 № 298</w:t>
            </w:r>
          </w:p>
        </w:tc>
      </w:tr>
      <w:tr w:rsidR="007D2DF4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7D2DF4" w:rsidRPr="001D07AD" w:rsidRDefault="007D2DF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«Профилактика безнадзорности и правонарушений несовершеннолетних»</w:t>
            </w:r>
          </w:p>
        </w:tc>
        <w:tc>
          <w:tcPr>
            <w:tcW w:w="1417" w:type="dxa"/>
            <w:vMerge/>
          </w:tcPr>
          <w:p w:rsidR="007D2DF4" w:rsidRPr="001D07AD" w:rsidRDefault="007D2DF4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D2DF4" w:rsidRPr="001D07AD" w:rsidRDefault="007D2DF4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803F90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  <w:vAlign w:val="center"/>
          </w:tcPr>
          <w:p w:rsidR="00803F90" w:rsidRPr="001D07AD" w:rsidRDefault="00803F90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6.</w:t>
            </w:r>
          </w:p>
        </w:tc>
        <w:tc>
          <w:tcPr>
            <w:tcW w:w="2552" w:type="dxa"/>
            <w:vMerge w:val="restart"/>
            <w:vAlign w:val="center"/>
          </w:tcPr>
          <w:p w:rsidR="00803F90" w:rsidRPr="001D07AD" w:rsidRDefault="00803F90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«Организация летнего отдыха, оздоровления и занятости детей, подростков и молодежи Беловского муниципального района»</w:t>
            </w:r>
          </w:p>
        </w:tc>
        <w:tc>
          <w:tcPr>
            <w:tcW w:w="3260" w:type="dxa"/>
            <w:vAlign w:val="center"/>
          </w:tcPr>
          <w:p w:rsidR="00803F90" w:rsidRPr="001D07AD" w:rsidRDefault="00803F90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«Обеспечение деятельности загородных лагерей»</w:t>
            </w:r>
          </w:p>
        </w:tc>
        <w:tc>
          <w:tcPr>
            <w:tcW w:w="1417" w:type="dxa"/>
            <w:vMerge w:val="restart"/>
          </w:tcPr>
          <w:p w:rsidR="00803F90" w:rsidRPr="001D07AD" w:rsidRDefault="00803F90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803F90" w:rsidRPr="001D07AD" w:rsidRDefault="00803F90" w:rsidP="004F61D4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4F61D4" w:rsidRPr="001D07AD">
              <w:rPr>
                <w:sz w:val="22"/>
                <w:szCs w:val="22"/>
              </w:rPr>
              <w:t xml:space="preserve"> 27.10.2017 № 305</w:t>
            </w:r>
          </w:p>
        </w:tc>
      </w:tr>
      <w:tr w:rsidR="00803F90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803F90" w:rsidRPr="001D07AD" w:rsidRDefault="00803F90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803F90" w:rsidRPr="001D07AD" w:rsidRDefault="00803F90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803F90" w:rsidRPr="001D07AD" w:rsidRDefault="00803F90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«Организация летнего отдыха»</w:t>
            </w:r>
          </w:p>
        </w:tc>
        <w:tc>
          <w:tcPr>
            <w:tcW w:w="1417" w:type="dxa"/>
            <w:vMerge/>
          </w:tcPr>
          <w:p w:rsidR="00803F90" w:rsidRPr="001D07AD" w:rsidRDefault="00803F90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803F90" w:rsidRPr="001D07AD" w:rsidRDefault="00803F90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C21221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C21221" w:rsidRPr="001D07AD" w:rsidRDefault="00C21221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7.</w:t>
            </w:r>
          </w:p>
        </w:tc>
        <w:tc>
          <w:tcPr>
            <w:tcW w:w="2552" w:type="dxa"/>
            <w:vMerge w:val="restart"/>
          </w:tcPr>
          <w:p w:rsidR="00C21221" w:rsidRPr="001D07AD" w:rsidRDefault="00C21221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«Семейный очаг»</w:t>
            </w:r>
          </w:p>
        </w:tc>
        <w:tc>
          <w:tcPr>
            <w:tcW w:w="3260" w:type="dxa"/>
          </w:tcPr>
          <w:p w:rsidR="00C21221" w:rsidRPr="001D07AD" w:rsidRDefault="00C21221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«Профилактика социального сиротства»</w:t>
            </w:r>
          </w:p>
        </w:tc>
        <w:tc>
          <w:tcPr>
            <w:tcW w:w="1417" w:type="dxa"/>
            <w:vMerge w:val="restart"/>
          </w:tcPr>
          <w:p w:rsidR="00C21221" w:rsidRPr="001D07AD" w:rsidRDefault="00C21221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C21221" w:rsidRPr="001D07AD" w:rsidRDefault="00C21221" w:rsidP="00C21221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A45EEC" w:rsidRPr="001D07AD">
              <w:rPr>
                <w:sz w:val="22"/>
                <w:szCs w:val="22"/>
              </w:rPr>
              <w:t xml:space="preserve"> 27.10.2017 № 306</w:t>
            </w:r>
          </w:p>
        </w:tc>
      </w:tr>
      <w:tr w:rsidR="00C21221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C21221" w:rsidRPr="001D07AD" w:rsidRDefault="00C21221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C21221" w:rsidRPr="001D07AD" w:rsidRDefault="00C21221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C21221" w:rsidRPr="001D07AD" w:rsidRDefault="00C21221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 xml:space="preserve">«Воспитание </w:t>
            </w:r>
            <w:proofErr w:type="gramStart"/>
            <w:r w:rsidRPr="001D07AD">
              <w:rPr>
                <w:sz w:val="22"/>
                <w:szCs w:val="22"/>
              </w:rPr>
              <w:t>ответственного</w:t>
            </w:r>
            <w:proofErr w:type="gramEnd"/>
            <w:r w:rsidRPr="001D07AD">
              <w:rPr>
                <w:sz w:val="22"/>
                <w:szCs w:val="22"/>
              </w:rPr>
              <w:t xml:space="preserve"> родительства»</w:t>
            </w:r>
          </w:p>
        </w:tc>
        <w:tc>
          <w:tcPr>
            <w:tcW w:w="1417" w:type="dxa"/>
            <w:vMerge/>
          </w:tcPr>
          <w:p w:rsidR="00C21221" w:rsidRPr="001D07AD" w:rsidRDefault="00C21221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C21221" w:rsidRPr="001D07AD" w:rsidRDefault="00C21221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924C0E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8.</w:t>
            </w:r>
          </w:p>
        </w:tc>
        <w:tc>
          <w:tcPr>
            <w:tcW w:w="2552" w:type="dxa"/>
            <w:vMerge w:val="restart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«Обеспечение деятельности органов местного самоуправления»</w:t>
            </w:r>
          </w:p>
        </w:tc>
        <w:tc>
          <w:tcPr>
            <w:tcW w:w="3260" w:type="dxa"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«Поддержка реализации административной реформы и реформы местного самоуправления»</w:t>
            </w:r>
          </w:p>
        </w:tc>
        <w:tc>
          <w:tcPr>
            <w:tcW w:w="1417" w:type="dxa"/>
            <w:vMerge w:val="restart"/>
          </w:tcPr>
          <w:p w:rsidR="00924C0E" w:rsidRPr="001D07AD" w:rsidRDefault="00924C0E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</w:t>
            </w:r>
          </w:p>
        </w:tc>
        <w:tc>
          <w:tcPr>
            <w:tcW w:w="1984" w:type="dxa"/>
            <w:vMerge w:val="restart"/>
          </w:tcPr>
          <w:p w:rsidR="00924C0E" w:rsidRPr="001D07AD" w:rsidRDefault="00924C0E" w:rsidP="00924C0E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A45EEC" w:rsidRPr="001D07AD">
              <w:rPr>
                <w:sz w:val="22"/>
                <w:szCs w:val="22"/>
              </w:rPr>
              <w:t xml:space="preserve"> 31.10.2017 № 313</w:t>
            </w:r>
          </w:p>
        </w:tc>
      </w:tr>
      <w:tr w:rsidR="00924C0E" w:rsidRPr="001D07AD" w:rsidTr="007626CB">
        <w:trPr>
          <w:gridAfter w:val="1"/>
          <w:wAfter w:w="21" w:type="dxa"/>
        </w:trPr>
        <w:tc>
          <w:tcPr>
            <w:tcW w:w="567" w:type="dxa"/>
            <w:vMerge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«Градостроительство»</w:t>
            </w:r>
          </w:p>
        </w:tc>
        <w:tc>
          <w:tcPr>
            <w:tcW w:w="1417" w:type="dxa"/>
            <w:vMerge/>
          </w:tcPr>
          <w:p w:rsidR="00924C0E" w:rsidRPr="001D07AD" w:rsidRDefault="00924C0E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24C0E" w:rsidRPr="001D07AD" w:rsidRDefault="00924C0E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924C0E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2552" w:type="dxa"/>
            <w:vMerge w:val="restart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«Жилище»</w:t>
            </w:r>
          </w:p>
        </w:tc>
        <w:tc>
          <w:tcPr>
            <w:tcW w:w="3260" w:type="dxa"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«Строительство, реконструкция и ремонт жилищного фонда»</w:t>
            </w:r>
          </w:p>
        </w:tc>
        <w:tc>
          <w:tcPr>
            <w:tcW w:w="1417" w:type="dxa"/>
            <w:vMerge w:val="restart"/>
          </w:tcPr>
          <w:p w:rsidR="00924C0E" w:rsidRPr="001D07AD" w:rsidRDefault="00924C0E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924C0E" w:rsidRPr="001D07AD" w:rsidRDefault="00924C0E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A45EEC" w:rsidRPr="001D07AD">
              <w:rPr>
                <w:sz w:val="22"/>
                <w:szCs w:val="22"/>
              </w:rPr>
              <w:t xml:space="preserve"> 27.10.2017 № 297</w:t>
            </w:r>
          </w:p>
        </w:tc>
      </w:tr>
      <w:tr w:rsidR="00924C0E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«Обеспечение жильем молодых семей и молодых специалистов»</w:t>
            </w:r>
          </w:p>
        </w:tc>
        <w:tc>
          <w:tcPr>
            <w:tcW w:w="1417" w:type="dxa"/>
            <w:vMerge/>
          </w:tcPr>
          <w:p w:rsidR="00924C0E" w:rsidRPr="001D07AD" w:rsidRDefault="00924C0E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24C0E" w:rsidRPr="001D07AD" w:rsidRDefault="00924C0E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924C0E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«Обеспечение жильем отдельных категорий граждан»</w:t>
            </w:r>
          </w:p>
        </w:tc>
        <w:tc>
          <w:tcPr>
            <w:tcW w:w="1417" w:type="dxa"/>
            <w:vMerge/>
          </w:tcPr>
          <w:p w:rsidR="00924C0E" w:rsidRPr="001D07AD" w:rsidRDefault="00924C0E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24C0E" w:rsidRPr="001D07AD" w:rsidRDefault="00924C0E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924C0E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«Градостроительство»</w:t>
            </w:r>
          </w:p>
        </w:tc>
        <w:tc>
          <w:tcPr>
            <w:tcW w:w="1417" w:type="dxa"/>
            <w:vMerge/>
          </w:tcPr>
          <w:p w:rsidR="00924C0E" w:rsidRPr="001D07AD" w:rsidRDefault="00924C0E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24C0E" w:rsidRPr="001D07AD" w:rsidRDefault="00924C0E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924C0E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10.</w:t>
            </w:r>
          </w:p>
        </w:tc>
        <w:tc>
          <w:tcPr>
            <w:tcW w:w="2552" w:type="dxa"/>
            <w:vMerge w:val="restart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«Поддержка и развитие сельского хозяйства в Беловском муниципальном районе»</w:t>
            </w:r>
          </w:p>
        </w:tc>
        <w:tc>
          <w:tcPr>
            <w:tcW w:w="3260" w:type="dxa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«Мероприятия в области сельскохозяйственного производства»</w:t>
            </w:r>
          </w:p>
        </w:tc>
        <w:tc>
          <w:tcPr>
            <w:tcW w:w="1417" w:type="dxa"/>
            <w:vMerge w:val="restart"/>
          </w:tcPr>
          <w:p w:rsidR="00924C0E" w:rsidRPr="001D07AD" w:rsidRDefault="00924C0E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924C0E" w:rsidRPr="001D07AD" w:rsidRDefault="00924C0E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A45EEC" w:rsidRPr="001D07AD">
              <w:rPr>
                <w:sz w:val="22"/>
                <w:szCs w:val="22"/>
              </w:rPr>
              <w:t xml:space="preserve"> </w:t>
            </w:r>
            <w:r w:rsidR="00AD215D" w:rsidRPr="001D07AD">
              <w:rPr>
                <w:sz w:val="22"/>
                <w:szCs w:val="22"/>
              </w:rPr>
              <w:t>27.10.2017 № 301</w:t>
            </w:r>
          </w:p>
        </w:tc>
      </w:tr>
      <w:tr w:rsidR="00924C0E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«Экология и природные ресурсы»</w:t>
            </w:r>
          </w:p>
        </w:tc>
        <w:tc>
          <w:tcPr>
            <w:tcW w:w="1417" w:type="dxa"/>
            <w:vMerge/>
          </w:tcPr>
          <w:p w:rsidR="00924C0E" w:rsidRPr="001D07AD" w:rsidRDefault="00924C0E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24C0E" w:rsidRPr="001D07AD" w:rsidRDefault="00924C0E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924C0E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924C0E" w:rsidRPr="001D07AD" w:rsidRDefault="00924C0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«Устойчивое развитие сельских территорий»</w:t>
            </w:r>
          </w:p>
        </w:tc>
        <w:tc>
          <w:tcPr>
            <w:tcW w:w="1417" w:type="dxa"/>
            <w:vMerge/>
          </w:tcPr>
          <w:p w:rsidR="00924C0E" w:rsidRPr="001D07AD" w:rsidRDefault="00924C0E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24C0E" w:rsidRPr="001D07AD" w:rsidRDefault="00924C0E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8B4B42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8B4B42" w:rsidRPr="001D07AD" w:rsidRDefault="008B4B4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11.</w:t>
            </w:r>
          </w:p>
        </w:tc>
        <w:tc>
          <w:tcPr>
            <w:tcW w:w="2552" w:type="dxa"/>
            <w:vMerge w:val="restart"/>
          </w:tcPr>
          <w:p w:rsidR="008B4B42" w:rsidRPr="001D07AD" w:rsidRDefault="008B4B4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информационного общества в Беловском муниципальном районе»</w:t>
            </w:r>
          </w:p>
        </w:tc>
        <w:tc>
          <w:tcPr>
            <w:tcW w:w="3260" w:type="dxa"/>
            <w:vAlign w:val="center"/>
          </w:tcPr>
          <w:p w:rsidR="008B4B42" w:rsidRPr="001D07AD" w:rsidRDefault="008B4B4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информационного общества и формирование элементов электронного правительства»</w:t>
            </w:r>
          </w:p>
        </w:tc>
        <w:tc>
          <w:tcPr>
            <w:tcW w:w="1417" w:type="dxa"/>
            <w:vMerge w:val="restart"/>
          </w:tcPr>
          <w:p w:rsidR="008B4B42" w:rsidRPr="001D07AD" w:rsidRDefault="008B4B42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8B4B42" w:rsidRPr="001D07AD" w:rsidRDefault="008B4B42" w:rsidP="00AD215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AD215D" w:rsidRPr="001D07AD">
              <w:rPr>
                <w:sz w:val="22"/>
                <w:szCs w:val="22"/>
              </w:rPr>
              <w:t xml:space="preserve"> </w:t>
            </w:r>
            <w:r w:rsidR="000D3C99" w:rsidRPr="001D07AD">
              <w:rPr>
                <w:sz w:val="22"/>
                <w:szCs w:val="22"/>
              </w:rPr>
              <w:t>30.10.2017 № 308</w:t>
            </w:r>
          </w:p>
        </w:tc>
      </w:tr>
      <w:tr w:rsidR="008B4B42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8B4B42" w:rsidRPr="001D07AD" w:rsidRDefault="008B4B42" w:rsidP="001D07AD">
            <w:pPr>
              <w:tabs>
                <w:tab w:val="left" w:pos="984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8B4B42" w:rsidRPr="001D07AD" w:rsidRDefault="008B4B4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8B4B42" w:rsidRPr="001D07AD" w:rsidRDefault="008B4B42" w:rsidP="001D07AD">
            <w:pPr>
              <w:tabs>
                <w:tab w:val="left" w:pos="984"/>
              </w:tabs>
              <w:suppressAutoHyphens/>
              <w:ind w:right="-108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«Обеспечение деятельности Многофункционального центра»</w:t>
            </w:r>
          </w:p>
        </w:tc>
        <w:tc>
          <w:tcPr>
            <w:tcW w:w="1417" w:type="dxa"/>
            <w:vMerge/>
          </w:tcPr>
          <w:p w:rsidR="008B4B42" w:rsidRPr="001D07AD" w:rsidRDefault="008B4B42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8B4B42" w:rsidRPr="001D07AD" w:rsidRDefault="008B4B42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8B4B42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8B4B42" w:rsidRPr="001D07AD" w:rsidRDefault="008B4B4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12.</w:t>
            </w:r>
          </w:p>
        </w:tc>
        <w:tc>
          <w:tcPr>
            <w:tcW w:w="2552" w:type="dxa"/>
            <w:vMerge w:val="restart"/>
          </w:tcPr>
          <w:p w:rsidR="008B4B42" w:rsidRPr="001D07AD" w:rsidRDefault="008B4B4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«Пресса»</w:t>
            </w:r>
          </w:p>
        </w:tc>
        <w:tc>
          <w:tcPr>
            <w:tcW w:w="3260" w:type="dxa"/>
          </w:tcPr>
          <w:p w:rsidR="008B4B42" w:rsidRPr="001D07AD" w:rsidRDefault="008B4B4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«Информирование населения о деятельности органов местного самоуправления в печатных и электронных средствах массовой информации»</w:t>
            </w:r>
          </w:p>
        </w:tc>
        <w:tc>
          <w:tcPr>
            <w:tcW w:w="1417" w:type="dxa"/>
            <w:vMerge w:val="restart"/>
          </w:tcPr>
          <w:p w:rsidR="008B4B42" w:rsidRPr="001D07AD" w:rsidRDefault="008B4B42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8B4B42" w:rsidRPr="001D07AD" w:rsidRDefault="008B4B42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0D3C99" w:rsidRPr="001D07AD">
              <w:rPr>
                <w:sz w:val="22"/>
                <w:szCs w:val="22"/>
              </w:rPr>
              <w:t xml:space="preserve"> 31.10.2017 № 315</w:t>
            </w:r>
          </w:p>
        </w:tc>
      </w:tr>
      <w:tr w:rsidR="008B4B42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8B4B42" w:rsidRPr="001D07AD" w:rsidRDefault="008B4B42" w:rsidP="001D07AD">
            <w:pPr>
              <w:tabs>
                <w:tab w:val="left" w:pos="984"/>
              </w:tabs>
              <w:suppressAutoHyphens/>
              <w:ind w:left="-10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8B4B42" w:rsidRPr="001D07AD" w:rsidRDefault="008B4B4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8B4B42" w:rsidRPr="001D07AD" w:rsidRDefault="008B4B4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«Обеспечение деятельности редакции газеты»</w:t>
            </w:r>
          </w:p>
          <w:p w:rsidR="005B711C" w:rsidRPr="001D07AD" w:rsidRDefault="005B711C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8B4B42" w:rsidRPr="001D07AD" w:rsidRDefault="008B4B42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8B4B42" w:rsidRPr="001D07AD" w:rsidRDefault="008B4B42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0410FF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0410FF" w:rsidRPr="001D07AD" w:rsidRDefault="00E516E4" w:rsidP="001D07AD">
            <w:pPr>
              <w:tabs>
                <w:tab w:val="left" w:pos="984"/>
              </w:tabs>
              <w:suppressAutoHyphens/>
              <w:ind w:left="-108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 xml:space="preserve">  </w:t>
            </w:r>
            <w:r w:rsidR="000410FF" w:rsidRPr="001D07AD">
              <w:rPr>
                <w:sz w:val="22"/>
                <w:szCs w:val="22"/>
              </w:rPr>
              <w:t>13.</w:t>
            </w:r>
          </w:p>
        </w:tc>
        <w:tc>
          <w:tcPr>
            <w:tcW w:w="2552" w:type="dxa"/>
            <w:vMerge w:val="restart"/>
          </w:tcPr>
          <w:p w:rsidR="000410FF" w:rsidRPr="001D07AD" w:rsidRDefault="000410FF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транспортной обеспеченности и дорожной сети в Беловском муниципальном районе»</w:t>
            </w:r>
          </w:p>
        </w:tc>
        <w:tc>
          <w:tcPr>
            <w:tcW w:w="3260" w:type="dxa"/>
          </w:tcPr>
          <w:p w:rsidR="000410FF" w:rsidRPr="001D07AD" w:rsidRDefault="000410FF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«Транспорт»</w:t>
            </w:r>
          </w:p>
        </w:tc>
        <w:tc>
          <w:tcPr>
            <w:tcW w:w="1417" w:type="dxa"/>
            <w:vMerge w:val="restart"/>
          </w:tcPr>
          <w:p w:rsidR="000410FF" w:rsidRPr="001D07AD" w:rsidRDefault="000410FF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0410FF" w:rsidRPr="001D07AD" w:rsidRDefault="000410FF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0D3C99" w:rsidRPr="001D07AD">
              <w:rPr>
                <w:sz w:val="22"/>
                <w:szCs w:val="22"/>
              </w:rPr>
              <w:t xml:space="preserve"> 27.10.2017 № 304</w:t>
            </w:r>
          </w:p>
        </w:tc>
      </w:tr>
      <w:tr w:rsidR="000410FF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0410FF" w:rsidRPr="001D07AD" w:rsidRDefault="000410FF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0410FF" w:rsidRPr="001D07AD" w:rsidRDefault="000410FF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410FF" w:rsidRPr="001D07AD" w:rsidRDefault="000410FF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«Дорожное хозяйство»</w:t>
            </w:r>
          </w:p>
        </w:tc>
        <w:tc>
          <w:tcPr>
            <w:tcW w:w="1417" w:type="dxa"/>
            <w:vMerge/>
          </w:tcPr>
          <w:p w:rsidR="000410FF" w:rsidRPr="001D07AD" w:rsidRDefault="000410FF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410FF" w:rsidRPr="001D07AD" w:rsidRDefault="000410FF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980AAE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  <w:vAlign w:val="center"/>
          </w:tcPr>
          <w:p w:rsidR="00980AAE" w:rsidRPr="001D07AD" w:rsidRDefault="00980AAE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14.</w:t>
            </w:r>
          </w:p>
        </w:tc>
        <w:tc>
          <w:tcPr>
            <w:tcW w:w="2552" w:type="dxa"/>
            <w:vMerge w:val="restart"/>
            <w:vAlign w:val="center"/>
          </w:tcPr>
          <w:p w:rsidR="00980AAE" w:rsidRPr="001D07AD" w:rsidRDefault="00980AA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экономического потенциала в Беловском муниципальном районе»</w:t>
            </w:r>
          </w:p>
        </w:tc>
        <w:tc>
          <w:tcPr>
            <w:tcW w:w="3260" w:type="dxa"/>
            <w:vAlign w:val="center"/>
          </w:tcPr>
          <w:p w:rsidR="00980AAE" w:rsidRPr="001D07AD" w:rsidRDefault="00980AA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1417" w:type="dxa"/>
            <w:vMerge w:val="restart"/>
          </w:tcPr>
          <w:p w:rsidR="00980AAE" w:rsidRPr="001D07AD" w:rsidRDefault="00980AAE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980AAE" w:rsidRPr="001D07AD" w:rsidRDefault="00980AAE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0D3C99" w:rsidRPr="001D07AD">
              <w:rPr>
                <w:sz w:val="22"/>
                <w:szCs w:val="22"/>
              </w:rPr>
              <w:t xml:space="preserve"> 31.10.2017 № 314</w:t>
            </w:r>
          </w:p>
        </w:tc>
      </w:tr>
      <w:tr w:rsidR="00980AAE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980AAE" w:rsidRPr="001D07AD" w:rsidRDefault="00980AAE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80AAE" w:rsidRPr="001D07AD" w:rsidRDefault="00980AA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980AAE" w:rsidRPr="001D07AD" w:rsidRDefault="00980AAE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«Повышение инвестиционной привлекательности Беловского муниципального района»</w:t>
            </w:r>
          </w:p>
          <w:p w:rsidR="005B711C" w:rsidRPr="001D07AD" w:rsidRDefault="005B711C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980AAE" w:rsidRPr="001D07AD" w:rsidRDefault="00980AAE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80AAE" w:rsidRPr="001D07AD" w:rsidRDefault="00980AAE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380C60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380C60" w:rsidRPr="001D07AD" w:rsidRDefault="00E516E4" w:rsidP="001D07AD">
            <w:pPr>
              <w:tabs>
                <w:tab w:val="left" w:pos="984"/>
              </w:tabs>
              <w:suppressAutoHyphens/>
              <w:ind w:left="-108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 xml:space="preserve">  </w:t>
            </w:r>
            <w:r w:rsidR="00380C60" w:rsidRPr="001D07AD">
              <w:rPr>
                <w:sz w:val="22"/>
                <w:szCs w:val="22"/>
              </w:rPr>
              <w:t>15.</w:t>
            </w:r>
          </w:p>
        </w:tc>
        <w:tc>
          <w:tcPr>
            <w:tcW w:w="2552" w:type="dxa"/>
            <w:vMerge w:val="restart"/>
          </w:tcPr>
          <w:p w:rsidR="00380C60" w:rsidRPr="001D07AD" w:rsidRDefault="00380C60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«Модернизация объектов жилищно-коммунальной, социальной инфраструктуры в Беловском муниципальном районе»</w:t>
            </w:r>
          </w:p>
        </w:tc>
        <w:tc>
          <w:tcPr>
            <w:tcW w:w="3260" w:type="dxa"/>
            <w:vAlign w:val="center"/>
          </w:tcPr>
          <w:p w:rsidR="00380C60" w:rsidRPr="001D07AD" w:rsidRDefault="00380C60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«Подготовка к зиме»</w:t>
            </w:r>
          </w:p>
        </w:tc>
        <w:tc>
          <w:tcPr>
            <w:tcW w:w="1417" w:type="dxa"/>
            <w:vMerge w:val="restart"/>
          </w:tcPr>
          <w:p w:rsidR="00380C60" w:rsidRPr="001D07AD" w:rsidRDefault="00380C60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380C60" w:rsidRPr="001D07AD" w:rsidRDefault="00380C60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0D3C99" w:rsidRPr="001D07AD">
              <w:rPr>
                <w:sz w:val="22"/>
                <w:szCs w:val="22"/>
              </w:rPr>
              <w:t xml:space="preserve"> 27.10.2017 № 296</w:t>
            </w:r>
          </w:p>
        </w:tc>
      </w:tr>
      <w:tr w:rsidR="00380C60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380C60" w:rsidRPr="001D07AD" w:rsidRDefault="00380C60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380C60" w:rsidRPr="001D07AD" w:rsidRDefault="00380C60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380C60" w:rsidRPr="001D07AD" w:rsidRDefault="00380C60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«Благоустройство»</w:t>
            </w:r>
          </w:p>
        </w:tc>
        <w:tc>
          <w:tcPr>
            <w:tcW w:w="1417" w:type="dxa"/>
            <w:vMerge/>
          </w:tcPr>
          <w:p w:rsidR="00380C60" w:rsidRPr="001D07AD" w:rsidRDefault="00380C60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80C60" w:rsidRPr="001D07AD" w:rsidRDefault="00380C60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380C60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380C60" w:rsidRPr="001D07AD" w:rsidRDefault="00380C60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380C60" w:rsidRPr="001D07AD" w:rsidRDefault="00380C60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380C60" w:rsidRPr="001D07AD" w:rsidRDefault="00380C60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«Строительство, реконструкция и ремонт объектов социальной инфраструктуры»</w:t>
            </w:r>
          </w:p>
        </w:tc>
        <w:tc>
          <w:tcPr>
            <w:tcW w:w="1417" w:type="dxa"/>
            <w:vMerge/>
          </w:tcPr>
          <w:p w:rsidR="00380C60" w:rsidRPr="001D07AD" w:rsidRDefault="00380C60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80C60" w:rsidRPr="001D07AD" w:rsidRDefault="00380C60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380C60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380C60" w:rsidRPr="001D07AD" w:rsidRDefault="00380C60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380C60" w:rsidRPr="001D07AD" w:rsidRDefault="00380C60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5B711C" w:rsidRPr="001D07AD" w:rsidRDefault="00380C60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«Поддержка организаций, предоставляющих услуги населению»</w:t>
            </w:r>
          </w:p>
          <w:p w:rsidR="005B711C" w:rsidRPr="001D07AD" w:rsidRDefault="005B711C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380C60" w:rsidRPr="001D07AD" w:rsidRDefault="00380C60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80C60" w:rsidRPr="001D07AD" w:rsidRDefault="00380C60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E516E4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ind w:left="-108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lastRenderedPageBreak/>
              <w:t xml:space="preserve">  16.</w:t>
            </w:r>
          </w:p>
        </w:tc>
        <w:tc>
          <w:tcPr>
            <w:tcW w:w="2552" w:type="dxa"/>
            <w:vMerge w:val="restart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«Управление муниципальным имуществом Беловского муниципального района»</w:t>
            </w:r>
          </w:p>
        </w:tc>
        <w:tc>
          <w:tcPr>
            <w:tcW w:w="3260" w:type="dxa"/>
            <w:vAlign w:val="center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«Создание системы кадастра и недвижимости»</w:t>
            </w:r>
          </w:p>
        </w:tc>
        <w:tc>
          <w:tcPr>
            <w:tcW w:w="1417" w:type="dxa"/>
            <w:vMerge w:val="restart"/>
          </w:tcPr>
          <w:p w:rsidR="00E516E4" w:rsidRPr="001D07AD" w:rsidRDefault="00E516E4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E516E4" w:rsidRPr="001D07AD" w:rsidRDefault="00E516E4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0D3C99" w:rsidRPr="001D07AD">
              <w:rPr>
                <w:sz w:val="22"/>
                <w:szCs w:val="22"/>
              </w:rPr>
              <w:t xml:space="preserve"> 01.11.2017 № 318</w:t>
            </w:r>
          </w:p>
        </w:tc>
      </w:tr>
      <w:tr w:rsidR="00E516E4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«Создание системы кадастра и недвижимости в рамках земельных границ сельских поселений»</w:t>
            </w:r>
          </w:p>
          <w:p w:rsidR="005B711C" w:rsidRPr="001D07AD" w:rsidRDefault="005B711C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516E4" w:rsidRPr="001D07AD" w:rsidRDefault="00E516E4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516E4" w:rsidRPr="001D07AD" w:rsidRDefault="00E516E4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E516E4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ind w:left="-108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 xml:space="preserve">  17.</w:t>
            </w:r>
          </w:p>
        </w:tc>
        <w:tc>
          <w:tcPr>
            <w:tcW w:w="2552" w:type="dxa"/>
            <w:vMerge w:val="restart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физической культуры и спорта в Беловском муниципальном районе»</w:t>
            </w:r>
          </w:p>
        </w:tc>
        <w:tc>
          <w:tcPr>
            <w:tcW w:w="3260" w:type="dxa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массового спорта и физической культуры муниципального района»</w:t>
            </w:r>
          </w:p>
        </w:tc>
        <w:tc>
          <w:tcPr>
            <w:tcW w:w="1417" w:type="dxa"/>
            <w:vMerge w:val="restart"/>
          </w:tcPr>
          <w:p w:rsidR="00E516E4" w:rsidRPr="001D07AD" w:rsidRDefault="00E516E4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E516E4" w:rsidRPr="001D07AD" w:rsidRDefault="00E516E4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0D3C99" w:rsidRPr="001D07AD">
              <w:rPr>
                <w:sz w:val="22"/>
                <w:szCs w:val="22"/>
              </w:rPr>
              <w:t xml:space="preserve"> 27.10.2017 № 300</w:t>
            </w:r>
          </w:p>
        </w:tc>
      </w:tr>
      <w:tr w:rsidR="00E516E4" w:rsidRPr="001D07AD" w:rsidTr="007626CB">
        <w:trPr>
          <w:gridAfter w:val="1"/>
          <w:wAfter w:w="21" w:type="dxa"/>
        </w:trPr>
        <w:tc>
          <w:tcPr>
            <w:tcW w:w="567" w:type="dxa"/>
            <w:vMerge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ind w:left="-10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дополнительного образования в сфере физической культуры»</w:t>
            </w:r>
          </w:p>
        </w:tc>
        <w:tc>
          <w:tcPr>
            <w:tcW w:w="1417" w:type="dxa"/>
            <w:vMerge/>
          </w:tcPr>
          <w:p w:rsidR="00E516E4" w:rsidRPr="001D07AD" w:rsidRDefault="00E516E4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516E4" w:rsidRPr="001D07AD" w:rsidRDefault="00E516E4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E516E4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«Обеспечение деятельности муниципального казенного учреждения «Управление по физической культуре, спорту и молодежной политики Беловского муниципального района»</w:t>
            </w:r>
          </w:p>
          <w:p w:rsidR="005B711C" w:rsidRPr="001D07AD" w:rsidRDefault="005B711C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516E4" w:rsidRPr="001D07AD" w:rsidRDefault="00E516E4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516E4" w:rsidRPr="001D07AD" w:rsidRDefault="00E516E4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E516E4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ind w:left="-108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 xml:space="preserve">  18.</w:t>
            </w:r>
          </w:p>
        </w:tc>
        <w:tc>
          <w:tcPr>
            <w:tcW w:w="2552" w:type="dxa"/>
            <w:vMerge w:val="restart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«Молодежь Беловского муниципального района»</w:t>
            </w:r>
          </w:p>
        </w:tc>
        <w:tc>
          <w:tcPr>
            <w:tcW w:w="3260" w:type="dxa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молодежной политики»</w:t>
            </w:r>
          </w:p>
        </w:tc>
        <w:tc>
          <w:tcPr>
            <w:tcW w:w="1417" w:type="dxa"/>
            <w:vMerge w:val="restart"/>
          </w:tcPr>
          <w:p w:rsidR="00E516E4" w:rsidRPr="001D07AD" w:rsidRDefault="00E516E4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E516E4" w:rsidRPr="001D07AD" w:rsidRDefault="00E516E4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0D3C99" w:rsidRPr="001D07AD">
              <w:rPr>
                <w:sz w:val="22"/>
                <w:szCs w:val="22"/>
              </w:rPr>
              <w:t xml:space="preserve"> 27.10.2017 № 299</w:t>
            </w:r>
          </w:p>
        </w:tc>
      </w:tr>
      <w:tr w:rsidR="00E516E4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E516E4" w:rsidRPr="001D07AD" w:rsidRDefault="00E516E4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«Патриотическое воспитание граждан»</w:t>
            </w:r>
          </w:p>
        </w:tc>
        <w:tc>
          <w:tcPr>
            <w:tcW w:w="1417" w:type="dxa"/>
            <w:vMerge/>
          </w:tcPr>
          <w:p w:rsidR="00E516E4" w:rsidRPr="001D07AD" w:rsidRDefault="00E516E4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516E4" w:rsidRPr="001D07AD" w:rsidRDefault="00E516E4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301762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ind w:left="-108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 xml:space="preserve">  19.</w:t>
            </w:r>
          </w:p>
        </w:tc>
        <w:tc>
          <w:tcPr>
            <w:tcW w:w="2552" w:type="dxa"/>
            <w:vMerge w:val="restart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«Предупреждение чрезвычайных ситуаций и обеспечение безопасности людей на водных объектах»</w:t>
            </w:r>
          </w:p>
        </w:tc>
        <w:tc>
          <w:tcPr>
            <w:tcW w:w="3260" w:type="dxa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«Предупреждение чрезвычайных ситуаций»</w:t>
            </w:r>
          </w:p>
        </w:tc>
        <w:tc>
          <w:tcPr>
            <w:tcW w:w="1417" w:type="dxa"/>
            <w:vMerge w:val="restart"/>
          </w:tcPr>
          <w:p w:rsidR="00301762" w:rsidRPr="001D07AD" w:rsidRDefault="00301762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301762" w:rsidRPr="001D07AD" w:rsidRDefault="00301762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0D3C99" w:rsidRPr="001D07AD">
              <w:rPr>
                <w:sz w:val="22"/>
                <w:szCs w:val="22"/>
              </w:rPr>
              <w:t xml:space="preserve"> 31.10.2017 № 316</w:t>
            </w:r>
          </w:p>
        </w:tc>
      </w:tr>
      <w:tr w:rsidR="00301762" w:rsidRPr="001D07AD" w:rsidTr="007626CB">
        <w:trPr>
          <w:gridAfter w:val="1"/>
          <w:wAfter w:w="21" w:type="dxa"/>
        </w:trPr>
        <w:tc>
          <w:tcPr>
            <w:tcW w:w="567" w:type="dxa"/>
            <w:vMerge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ind w:left="-10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«Создание системы обеспечения вызова экстренных оперативных служб по единому номеру «112»»</w:t>
            </w:r>
          </w:p>
        </w:tc>
        <w:tc>
          <w:tcPr>
            <w:tcW w:w="1417" w:type="dxa"/>
            <w:vMerge/>
          </w:tcPr>
          <w:p w:rsidR="00301762" w:rsidRPr="001D07AD" w:rsidRDefault="00301762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01762" w:rsidRPr="001D07AD" w:rsidRDefault="00301762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301762" w:rsidRPr="001D07AD" w:rsidTr="007626CB">
        <w:trPr>
          <w:gridAfter w:val="1"/>
          <w:wAfter w:w="21" w:type="dxa"/>
        </w:trPr>
        <w:tc>
          <w:tcPr>
            <w:tcW w:w="567" w:type="dxa"/>
            <w:vMerge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ind w:left="-10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Единой дежурно-диспетчерской службы Беловского муниципального района»</w:t>
            </w:r>
          </w:p>
        </w:tc>
        <w:tc>
          <w:tcPr>
            <w:tcW w:w="1417" w:type="dxa"/>
            <w:vMerge/>
          </w:tcPr>
          <w:p w:rsidR="00301762" w:rsidRPr="001D07AD" w:rsidRDefault="00301762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01762" w:rsidRPr="001D07AD" w:rsidRDefault="00301762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301762" w:rsidRPr="001D07AD" w:rsidTr="007626CB">
        <w:trPr>
          <w:gridAfter w:val="1"/>
          <w:wAfter w:w="21" w:type="dxa"/>
        </w:trPr>
        <w:tc>
          <w:tcPr>
            <w:tcW w:w="567" w:type="dxa"/>
            <w:vMerge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ind w:left="-10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«Обеспечение безопасности людей на водных объектах»</w:t>
            </w:r>
          </w:p>
        </w:tc>
        <w:tc>
          <w:tcPr>
            <w:tcW w:w="1417" w:type="dxa"/>
            <w:vMerge/>
          </w:tcPr>
          <w:p w:rsidR="00301762" w:rsidRPr="001D07AD" w:rsidRDefault="00301762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01762" w:rsidRPr="001D07AD" w:rsidRDefault="00301762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301762" w:rsidRPr="001D07AD" w:rsidTr="007626CB">
        <w:trPr>
          <w:gridAfter w:val="1"/>
          <w:wAfter w:w="21" w:type="dxa"/>
        </w:trPr>
        <w:tc>
          <w:tcPr>
            <w:tcW w:w="567" w:type="dxa"/>
            <w:vMerge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ind w:left="-10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«Обеспечение деятельности муниципального казенного учреждения «Управление по делам гражданской обороны и предупреждению чрезвычайных ситуаций» Беловского муниципального района</w:t>
            </w:r>
          </w:p>
        </w:tc>
        <w:tc>
          <w:tcPr>
            <w:tcW w:w="1417" w:type="dxa"/>
            <w:vMerge/>
          </w:tcPr>
          <w:p w:rsidR="00301762" w:rsidRPr="001D07AD" w:rsidRDefault="00301762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01762" w:rsidRPr="001D07AD" w:rsidRDefault="00301762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301762" w:rsidRPr="001D07AD" w:rsidTr="007626CB">
        <w:trPr>
          <w:gridAfter w:val="1"/>
          <w:wAfter w:w="21" w:type="dxa"/>
        </w:trPr>
        <w:tc>
          <w:tcPr>
            <w:tcW w:w="567" w:type="dxa"/>
            <w:vMerge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ind w:left="-10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«Поддержание в готовности и совершенствования системы оповещения»</w:t>
            </w:r>
          </w:p>
          <w:p w:rsidR="005B711C" w:rsidRPr="001D07AD" w:rsidRDefault="005B711C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301762" w:rsidRPr="001D07AD" w:rsidRDefault="00301762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01762" w:rsidRPr="001D07AD" w:rsidRDefault="00301762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D90CC2" w:rsidRPr="001D07AD" w:rsidTr="007626CB">
        <w:tc>
          <w:tcPr>
            <w:tcW w:w="567" w:type="dxa"/>
          </w:tcPr>
          <w:p w:rsidR="00D90CC2" w:rsidRPr="001D07AD" w:rsidRDefault="00D90CC2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lastRenderedPageBreak/>
              <w:t>20.</w:t>
            </w:r>
          </w:p>
        </w:tc>
        <w:tc>
          <w:tcPr>
            <w:tcW w:w="5812" w:type="dxa"/>
            <w:gridSpan w:val="2"/>
          </w:tcPr>
          <w:p w:rsidR="00D90CC2" w:rsidRPr="001D07AD" w:rsidRDefault="00D90CC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«Управление муниципальными финансами Беловского района»</w:t>
            </w:r>
          </w:p>
        </w:tc>
        <w:tc>
          <w:tcPr>
            <w:tcW w:w="1417" w:type="dxa"/>
          </w:tcPr>
          <w:p w:rsidR="00D90CC2" w:rsidRPr="001D07AD" w:rsidRDefault="00D90CC2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2005" w:type="dxa"/>
            <w:gridSpan w:val="2"/>
          </w:tcPr>
          <w:p w:rsidR="00D90CC2" w:rsidRPr="001D07AD" w:rsidRDefault="00D90CC2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B53292" w:rsidRPr="001D07AD">
              <w:rPr>
                <w:sz w:val="22"/>
                <w:szCs w:val="22"/>
              </w:rPr>
              <w:t xml:space="preserve"> 27.10.2017 № 303</w:t>
            </w:r>
          </w:p>
        </w:tc>
      </w:tr>
      <w:tr w:rsidR="00D90CC2" w:rsidRPr="001D07AD" w:rsidTr="007626CB">
        <w:tc>
          <w:tcPr>
            <w:tcW w:w="567" w:type="dxa"/>
          </w:tcPr>
          <w:p w:rsidR="00D90CC2" w:rsidRPr="001D07AD" w:rsidRDefault="00D90CC2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21.</w:t>
            </w:r>
          </w:p>
        </w:tc>
        <w:tc>
          <w:tcPr>
            <w:tcW w:w="5812" w:type="dxa"/>
            <w:gridSpan w:val="2"/>
          </w:tcPr>
          <w:p w:rsidR="00D90CC2" w:rsidRPr="001D07AD" w:rsidRDefault="00D90CC2" w:rsidP="00D90CC2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«Повышение безопасности дорожного движения на территории Беловского муниципального района»</w:t>
            </w:r>
          </w:p>
        </w:tc>
        <w:tc>
          <w:tcPr>
            <w:tcW w:w="1417" w:type="dxa"/>
          </w:tcPr>
          <w:p w:rsidR="00D90CC2" w:rsidRPr="001D07AD" w:rsidRDefault="00D90CC2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2005" w:type="dxa"/>
            <w:gridSpan w:val="2"/>
          </w:tcPr>
          <w:p w:rsidR="00D90CC2" w:rsidRPr="001D07AD" w:rsidRDefault="00D90CC2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B53292" w:rsidRPr="001D07AD">
              <w:rPr>
                <w:sz w:val="22"/>
                <w:szCs w:val="22"/>
              </w:rPr>
              <w:t xml:space="preserve"> 26.10.2017 № 289</w:t>
            </w:r>
          </w:p>
        </w:tc>
      </w:tr>
      <w:tr w:rsidR="00D90CC2" w:rsidRPr="001D07AD" w:rsidTr="007626CB">
        <w:tc>
          <w:tcPr>
            <w:tcW w:w="567" w:type="dxa"/>
          </w:tcPr>
          <w:p w:rsidR="00D90CC2" w:rsidRPr="001D07AD" w:rsidRDefault="00D90CC2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22.</w:t>
            </w:r>
          </w:p>
        </w:tc>
        <w:tc>
          <w:tcPr>
            <w:tcW w:w="5812" w:type="dxa"/>
            <w:gridSpan w:val="2"/>
          </w:tcPr>
          <w:p w:rsidR="00D90CC2" w:rsidRPr="001D07AD" w:rsidRDefault="00D90CC2" w:rsidP="00D90CC2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 xml:space="preserve">«Поддержка садоводов, стимулирование граждан к дачному и приусадебному хозяйству на территории Беловского муниципального района» </w:t>
            </w:r>
          </w:p>
        </w:tc>
        <w:tc>
          <w:tcPr>
            <w:tcW w:w="1417" w:type="dxa"/>
          </w:tcPr>
          <w:p w:rsidR="00D90CC2" w:rsidRPr="001D07AD" w:rsidRDefault="00D90CC2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2005" w:type="dxa"/>
            <w:gridSpan w:val="2"/>
          </w:tcPr>
          <w:p w:rsidR="00D90CC2" w:rsidRPr="001D07AD" w:rsidRDefault="00D90CC2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B53292" w:rsidRPr="001D07AD">
              <w:rPr>
                <w:sz w:val="22"/>
                <w:szCs w:val="22"/>
              </w:rPr>
              <w:t xml:space="preserve"> 27.10.2017 № 295</w:t>
            </w:r>
          </w:p>
        </w:tc>
      </w:tr>
      <w:tr w:rsidR="00301762" w:rsidRPr="001D07AD" w:rsidTr="007626CB">
        <w:trPr>
          <w:gridAfter w:val="1"/>
          <w:wAfter w:w="21" w:type="dxa"/>
        </w:trPr>
        <w:tc>
          <w:tcPr>
            <w:tcW w:w="567" w:type="dxa"/>
            <w:vMerge w:val="restart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23.</w:t>
            </w:r>
          </w:p>
        </w:tc>
        <w:tc>
          <w:tcPr>
            <w:tcW w:w="2552" w:type="dxa"/>
            <w:vMerge w:val="restart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 xml:space="preserve">«Профилактика терроризма, минимизация и ликвидация последствий его проявлений» </w:t>
            </w:r>
          </w:p>
        </w:tc>
        <w:tc>
          <w:tcPr>
            <w:tcW w:w="3260" w:type="dxa"/>
            <w:vAlign w:val="center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«Профилактика терроризма»</w:t>
            </w:r>
          </w:p>
        </w:tc>
        <w:tc>
          <w:tcPr>
            <w:tcW w:w="1417" w:type="dxa"/>
            <w:vMerge w:val="restart"/>
          </w:tcPr>
          <w:p w:rsidR="00301762" w:rsidRPr="001D07AD" w:rsidRDefault="00301762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2018-2021</w:t>
            </w:r>
          </w:p>
        </w:tc>
        <w:tc>
          <w:tcPr>
            <w:tcW w:w="1984" w:type="dxa"/>
            <w:vMerge w:val="restart"/>
          </w:tcPr>
          <w:p w:rsidR="00301762" w:rsidRPr="001D07AD" w:rsidRDefault="00301762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B53292" w:rsidRPr="001D07AD">
              <w:rPr>
                <w:sz w:val="22"/>
                <w:szCs w:val="22"/>
              </w:rPr>
              <w:t xml:space="preserve"> 31.10.2017 № 312</w:t>
            </w:r>
          </w:p>
        </w:tc>
      </w:tr>
      <w:tr w:rsidR="00301762" w:rsidRPr="001D07AD" w:rsidTr="007626CB">
        <w:trPr>
          <w:gridAfter w:val="1"/>
          <w:wAfter w:w="21" w:type="dxa"/>
        </w:trPr>
        <w:tc>
          <w:tcPr>
            <w:tcW w:w="567" w:type="dxa"/>
            <w:vMerge/>
            <w:vAlign w:val="center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301762" w:rsidRPr="001D07AD" w:rsidRDefault="00301762" w:rsidP="001D07AD">
            <w:pPr>
              <w:tabs>
                <w:tab w:val="left" w:pos="984"/>
              </w:tabs>
              <w:suppressAutoHyphens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«Повышение антитеррористической защищенности объектов Беловского муниципального района»</w:t>
            </w:r>
          </w:p>
        </w:tc>
        <w:tc>
          <w:tcPr>
            <w:tcW w:w="1417" w:type="dxa"/>
            <w:vMerge/>
          </w:tcPr>
          <w:p w:rsidR="00301762" w:rsidRPr="001D07AD" w:rsidRDefault="00301762" w:rsidP="001D07AD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301762" w:rsidRPr="001D07AD" w:rsidRDefault="00301762" w:rsidP="001D07A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D90CC2" w:rsidRPr="001D07AD" w:rsidTr="007626CB">
        <w:tc>
          <w:tcPr>
            <w:tcW w:w="567" w:type="dxa"/>
          </w:tcPr>
          <w:p w:rsidR="00D90CC2" w:rsidRPr="001D07AD" w:rsidRDefault="00D90CC2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24.</w:t>
            </w:r>
          </w:p>
        </w:tc>
        <w:tc>
          <w:tcPr>
            <w:tcW w:w="5812" w:type="dxa"/>
            <w:gridSpan w:val="2"/>
          </w:tcPr>
          <w:p w:rsidR="00D90CC2" w:rsidRPr="001D07AD" w:rsidRDefault="00D90CC2" w:rsidP="00D90CC2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торговли в Беловском муниципальном районе»</w:t>
            </w:r>
          </w:p>
        </w:tc>
        <w:tc>
          <w:tcPr>
            <w:tcW w:w="1417" w:type="dxa"/>
          </w:tcPr>
          <w:p w:rsidR="00D90CC2" w:rsidRPr="001D07AD" w:rsidRDefault="00D90CC2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2018-2020</w:t>
            </w:r>
          </w:p>
        </w:tc>
        <w:tc>
          <w:tcPr>
            <w:tcW w:w="2005" w:type="dxa"/>
            <w:gridSpan w:val="2"/>
          </w:tcPr>
          <w:p w:rsidR="00D90CC2" w:rsidRPr="001D07AD" w:rsidRDefault="00D90CC2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B53292" w:rsidRPr="001D07AD">
              <w:rPr>
                <w:sz w:val="22"/>
                <w:szCs w:val="22"/>
              </w:rPr>
              <w:t xml:space="preserve"> 14.09.2017 № 240</w:t>
            </w:r>
          </w:p>
        </w:tc>
      </w:tr>
      <w:tr w:rsidR="00D90CC2" w:rsidRPr="001D07AD" w:rsidTr="007626CB">
        <w:tc>
          <w:tcPr>
            <w:tcW w:w="567" w:type="dxa"/>
          </w:tcPr>
          <w:p w:rsidR="00D90CC2" w:rsidRPr="001D07AD" w:rsidRDefault="00D90CC2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25.</w:t>
            </w:r>
          </w:p>
        </w:tc>
        <w:tc>
          <w:tcPr>
            <w:tcW w:w="5812" w:type="dxa"/>
            <w:gridSpan w:val="2"/>
          </w:tcPr>
          <w:p w:rsidR="00D90CC2" w:rsidRPr="001D07AD" w:rsidRDefault="00D90CC2" w:rsidP="00D90CC2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«Формирование комфортной городской среды в Беловском муниципальном районе»</w:t>
            </w:r>
          </w:p>
        </w:tc>
        <w:tc>
          <w:tcPr>
            <w:tcW w:w="1417" w:type="dxa"/>
          </w:tcPr>
          <w:p w:rsidR="00D90CC2" w:rsidRPr="001D07AD" w:rsidRDefault="00D90CC2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2018-2022</w:t>
            </w:r>
          </w:p>
        </w:tc>
        <w:tc>
          <w:tcPr>
            <w:tcW w:w="2005" w:type="dxa"/>
            <w:gridSpan w:val="2"/>
          </w:tcPr>
          <w:p w:rsidR="00D90CC2" w:rsidRPr="001D07AD" w:rsidRDefault="00D90CC2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B53292" w:rsidRPr="001D07AD">
              <w:rPr>
                <w:sz w:val="22"/>
                <w:szCs w:val="22"/>
              </w:rPr>
              <w:t xml:space="preserve"> 15.02.2018 № 62</w:t>
            </w:r>
          </w:p>
        </w:tc>
      </w:tr>
      <w:tr w:rsidR="00D90CC2" w:rsidRPr="001D07AD" w:rsidTr="007626CB">
        <w:tc>
          <w:tcPr>
            <w:tcW w:w="567" w:type="dxa"/>
          </w:tcPr>
          <w:p w:rsidR="00D90CC2" w:rsidRPr="001D07AD" w:rsidRDefault="00D90CC2" w:rsidP="001D07AD">
            <w:pPr>
              <w:tabs>
                <w:tab w:val="left" w:pos="984"/>
              </w:tabs>
              <w:suppressAutoHyphens/>
              <w:ind w:left="-108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26.</w:t>
            </w:r>
          </w:p>
        </w:tc>
        <w:tc>
          <w:tcPr>
            <w:tcW w:w="5812" w:type="dxa"/>
            <w:gridSpan w:val="2"/>
          </w:tcPr>
          <w:p w:rsidR="00D90CC2" w:rsidRPr="001D07AD" w:rsidRDefault="00D90CC2" w:rsidP="00D90CC2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«Развитие комплексной системы защиты прав потребителей в Беловском муниципальном районе»</w:t>
            </w:r>
          </w:p>
        </w:tc>
        <w:tc>
          <w:tcPr>
            <w:tcW w:w="1417" w:type="dxa"/>
          </w:tcPr>
          <w:p w:rsidR="00D90CC2" w:rsidRPr="001D07AD" w:rsidRDefault="00D90CC2" w:rsidP="001D07AD">
            <w:pPr>
              <w:pStyle w:val="ConsPlusNormal"/>
              <w:jc w:val="center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2018-2019</w:t>
            </w:r>
          </w:p>
        </w:tc>
        <w:tc>
          <w:tcPr>
            <w:tcW w:w="2005" w:type="dxa"/>
            <w:gridSpan w:val="2"/>
          </w:tcPr>
          <w:p w:rsidR="00D90CC2" w:rsidRPr="001D07AD" w:rsidRDefault="00D90CC2" w:rsidP="001D07AD">
            <w:pPr>
              <w:pStyle w:val="ConsPlusNormal"/>
              <w:rPr>
                <w:sz w:val="22"/>
                <w:szCs w:val="22"/>
              </w:rPr>
            </w:pPr>
            <w:r w:rsidRPr="001D07AD">
              <w:rPr>
                <w:sz w:val="22"/>
                <w:szCs w:val="22"/>
              </w:rPr>
              <w:t>Постановление администрации Беловского муниципального района от</w:t>
            </w:r>
            <w:r w:rsidR="00B53292" w:rsidRPr="001D07AD">
              <w:rPr>
                <w:sz w:val="22"/>
                <w:szCs w:val="22"/>
              </w:rPr>
              <w:t xml:space="preserve"> 01.09.2017 № 229</w:t>
            </w:r>
          </w:p>
        </w:tc>
      </w:tr>
    </w:tbl>
    <w:p w:rsidR="00E54C03" w:rsidRDefault="00E54C03" w:rsidP="00E31D5C">
      <w:pPr>
        <w:rPr>
          <w:sz w:val="28"/>
          <w:szCs w:val="28"/>
        </w:rPr>
      </w:pPr>
    </w:p>
    <w:sectPr w:rsidR="00E54C03" w:rsidSect="00060C1D">
      <w:pgSz w:w="11906" w:h="16838"/>
      <w:pgMar w:top="1134" w:right="992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BE2" w:rsidRDefault="00E46BE2" w:rsidP="003C461C">
      <w:r>
        <w:separator/>
      </w:r>
    </w:p>
  </w:endnote>
  <w:endnote w:type="continuationSeparator" w:id="1">
    <w:p w:rsidR="00E46BE2" w:rsidRDefault="00E46BE2" w:rsidP="003C4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EE2" w:rsidRDefault="008B4EE2">
    <w:pPr>
      <w:pStyle w:val="a7"/>
      <w:jc w:val="center"/>
    </w:pPr>
    <w:fldSimple w:instr=" PAGE   \* MERGEFORMAT ">
      <w:r w:rsidR="00D46BEF">
        <w:rPr>
          <w:noProof/>
        </w:rPr>
        <w:t>22</w:t>
      </w:r>
    </w:fldSimple>
  </w:p>
  <w:p w:rsidR="008B4EE2" w:rsidRDefault="008B4EE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BE2" w:rsidRDefault="00E46BE2" w:rsidP="003C461C">
      <w:r>
        <w:separator/>
      </w:r>
    </w:p>
  </w:footnote>
  <w:footnote w:type="continuationSeparator" w:id="1">
    <w:p w:rsidR="00E46BE2" w:rsidRDefault="00E46BE2" w:rsidP="003C46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" o:bullet="t">
        <v:imagedata r:id="rId1" o:title="mso1"/>
      </v:shape>
    </w:pict>
  </w:numPicBullet>
  <w:abstractNum w:abstractNumId="0">
    <w:nsid w:val="052914CF"/>
    <w:multiLevelType w:val="hybridMultilevel"/>
    <w:tmpl w:val="D7C8AA64"/>
    <w:lvl w:ilvl="0" w:tplc="C91A9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A95818"/>
    <w:multiLevelType w:val="hybridMultilevel"/>
    <w:tmpl w:val="205CE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3F92"/>
    <w:multiLevelType w:val="hybridMultilevel"/>
    <w:tmpl w:val="2B629B44"/>
    <w:lvl w:ilvl="0" w:tplc="0778C20A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3100D3F"/>
    <w:multiLevelType w:val="multilevel"/>
    <w:tmpl w:val="DD42B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4511A67"/>
    <w:multiLevelType w:val="multilevel"/>
    <w:tmpl w:val="0C92B26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5">
    <w:nsid w:val="20593EF7"/>
    <w:multiLevelType w:val="hybridMultilevel"/>
    <w:tmpl w:val="A8A42E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4F4411"/>
    <w:multiLevelType w:val="hybridMultilevel"/>
    <w:tmpl w:val="32705952"/>
    <w:lvl w:ilvl="0" w:tplc="B1AA4DFC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8222CE4"/>
    <w:multiLevelType w:val="hybridMultilevel"/>
    <w:tmpl w:val="ABF8C6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4292A61"/>
    <w:multiLevelType w:val="hybridMultilevel"/>
    <w:tmpl w:val="883CF5A8"/>
    <w:lvl w:ilvl="0" w:tplc="B1AA4DFC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9AB3B87"/>
    <w:multiLevelType w:val="hybridMultilevel"/>
    <w:tmpl w:val="EB72257C"/>
    <w:lvl w:ilvl="0" w:tplc="55B2F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CA7731"/>
    <w:multiLevelType w:val="multilevel"/>
    <w:tmpl w:val="E7A09F3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3E47FE7"/>
    <w:multiLevelType w:val="hybridMultilevel"/>
    <w:tmpl w:val="8012AF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DF104DD"/>
    <w:multiLevelType w:val="singleLevel"/>
    <w:tmpl w:val="48D8D5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714E03A5"/>
    <w:multiLevelType w:val="hybridMultilevel"/>
    <w:tmpl w:val="0298BF96"/>
    <w:lvl w:ilvl="0" w:tplc="CFB60E8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2F8612A"/>
    <w:multiLevelType w:val="multilevel"/>
    <w:tmpl w:val="43D6E36C"/>
    <w:lvl w:ilvl="0">
      <w:start w:val="1"/>
      <w:numFmt w:val="decimal"/>
      <w:lvlText w:val="%1."/>
      <w:lvlJc w:val="left"/>
      <w:pPr>
        <w:ind w:left="1380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5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5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5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5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45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5" w:hanging="324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4"/>
  </w:num>
  <w:num w:numId="4">
    <w:abstractNumId w:val="3"/>
  </w:num>
  <w:num w:numId="5">
    <w:abstractNumId w:val="12"/>
    <w:lvlOverride w:ilvl="0">
      <w:startOverride w:val="1"/>
    </w:lvlOverride>
  </w:num>
  <w:num w:numId="6">
    <w:abstractNumId w:val="8"/>
  </w:num>
  <w:num w:numId="7">
    <w:abstractNumId w:val="6"/>
  </w:num>
  <w:num w:numId="8">
    <w:abstractNumId w:val="2"/>
  </w:num>
  <w:num w:numId="9">
    <w:abstractNumId w:val="7"/>
  </w:num>
  <w:num w:numId="10">
    <w:abstractNumId w:val="13"/>
  </w:num>
  <w:num w:numId="11">
    <w:abstractNumId w:val="0"/>
  </w:num>
  <w:num w:numId="12">
    <w:abstractNumId w:val="1"/>
  </w:num>
  <w:num w:numId="13">
    <w:abstractNumId w:val="11"/>
  </w:num>
  <w:num w:numId="14">
    <w:abstractNumId w:val="9"/>
  </w:num>
  <w:num w:numId="15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attachedTemplate r:id="rId1"/>
  <w:stylePaneFormatFilter w:val="3F01"/>
  <w:doNotTrackMoves/>
  <w:defaultTabStop w:val="708"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2D32"/>
    <w:rsid w:val="00000669"/>
    <w:rsid w:val="000006FE"/>
    <w:rsid w:val="000037CC"/>
    <w:rsid w:val="00003B29"/>
    <w:rsid w:val="000061C6"/>
    <w:rsid w:val="00006E48"/>
    <w:rsid w:val="0000705E"/>
    <w:rsid w:val="0000785A"/>
    <w:rsid w:val="000129BF"/>
    <w:rsid w:val="00013171"/>
    <w:rsid w:val="00013A80"/>
    <w:rsid w:val="00013D13"/>
    <w:rsid w:val="0001559A"/>
    <w:rsid w:val="00015C71"/>
    <w:rsid w:val="00021F9C"/>
    <w:rsid w:val="00024BD0"/>
    <w:rsid w:val="00024C0B"/>
    <w:rsid w:val="0002590B"/>
    <w:rsid w:val="00026354"/>
    <w:rsid w:val="00026B86"/>
    <w:rsid w:val="00027BFD"/>
    <w:rsid w:val="00027C41"/>
    <w:rsid w:val="000300EB"/>
    <w:rsid w:val="000330A9"/>
    <w:rsid w:val="00034229"/>
    <w:rsid w:val="00036D18"/>
    <w:rsid w:val="00036D9D"/>
    <w:rsid w:val="00036E8E"/>
    <w:rsid w:val="000410FF"/>
    <w:rsid w:val="00042584"/>
    <w:rsid w:val="000470C4"/>
    <w:rsid w:val="00050757"/>
    <w:rsid w:val="000508EB"/>
    <w:rsid w:val="00052336"/>
    <w:rsid w:val="00052388"/>
    <w:rsid w:val="0005483B"/>
    <w:rsid w:val="0005489F"/>
    <w:rsid w:val="00054D7F"/>
    <w:rsid w:val="000572CB"/>
    <w:rsid w:val="00060C1D"/>
    <w:rsid w:val="000612EB"/>
    <w:rsid w:val="00061BB7"/>
    <w:rsid w:val="00061BD9"/>
    <w:rsid w:val="00061D56"/>
    <w:rsid w:val="00061D9C"/>
    <w:rsid w:val="00062FE1"/>
    <w:rsid w:val="00064971"/>
    <w:rsid w:val="000673A0"/>
    <w:rsid w:val="000677AA"/>
    <w:rsid w:val="00067A0E"/>
    <w:rsid w:val="0007002D"/>
    <w:rsid w:val="0007026A"/>
    <w:rsid w:val="0007061A"/>
    <w:rsid w:val="00070CA6"/>
    <w:rsid w:val="00072E81"/>
    <w:rsid w:val="00073EC7"/>
    <w:rsid w:val="0007417A"/>
    <w:rsid w:val="000745C9"/>
    <w:rsid w:val="00074727"/>
    <w:rsid w:val="00074937"/>
    <w:rsid w:val="00075753"/>
    <w:rsid w:val="00076269"/>
    <w:rsid w:val="00076950"/>
    <w:rsid w:val="00076A0F"/>
    <w:rsid w:val="00077EC2"/>
    <w:rsid w:val="000819E5"/>
    <w:rsid w:val="000844AE"/>
    <w:rsid w:val="00084C4D"/>
    <w:rsid w:val="00085912"/>
    <w:rsid w:val="00087714"/>
    <w:rsid w:val="00087B9D"/>
    <w:rsid w:val="00087F5E"/>
    <w:rsid w:val="00091B2F"/>
    <w:rsid w:val="0009214A"/>
    <w:rsid w:val="0009323D"/>
    <w:rsid w:val="000940F2"/>
    <w:rsid w:val="0009414F"/>
    <w:rsid w:val="00096C0F"/>
    <w:rsid w:val="000A11C3"/>
    <w:rsid w:val="000A272C"/>
    <w:rsid w:val="000A3D73"/>
    <w:rsid w:val="000A3E69"/>
    <w:rsid w:val="000A787D"/>
    <w:rsid w:val="000B0AF2"/>
    <w:rsid w:val="000B0C08"/>
    <w:rsid w:val="000B277A"/>
    <w:rsid w:val="000B516E"/>
    <w:rsid w:val="000B5C38"/>
    <w:rsid w:val="000B6CFD"/>
    <w:rsid w:val="000B78F2"/>
    <w:rsid w:val="000C0228"/>
    <w:rsid w:val="000C0E43"/>
    <w:rsid w:val="000C1D64"/>
    <w:rsid w:val="000C414B"/>
    <w:rsid w:val="000C4651"/>
    <w:rsid w:val="000C4F27"/>
    <w:rsid w:val="000C593D"/>
    <w:rsid w:val="000C6CC7"/>
    <w:rsid w:val="000C72C7"/>
    <w:rsid w:val="000C7B70"/>
    <w:rsid w:val="000C7FB4"/>
    <w:rsid w:val="000D0436"/>
    <w:rsid w:val="000D06CA"/>
    <w:rsid w:val="000D0CA0"/>
    <w:rsid w:val="000D19D3"/>
    <w:rsid w:val="000D3C99"/>
    <w:rsid w:val="000D4A0F"/>
    <w:rsid w:val="000D73C5"/>
    <w:rsid w:val="000D750C"/>
    <w:rsid w:val="000D7832"/>
    <w:rsid w:val="000E0871"/>
    <w:rsid w:val="000E1065"/>
    <w:rsid w:val="000E1655"/>
    <w:rsid w:val="000E1815"/>
    <w:rsid w:val="000E345E"/>
    <w:rsid w:val="000E3748"/>
    <w:rsid w:val="000E579B"/>
    <w:rsid w:val="000F0F46"/>
    <w:rsid w:val="000F2342"/>
    <w:rsid w:val="000F2887"/>
    <w:rsid w:val="000F3437"/>
    <w:rsid w:val="000F3E06"/>
    <w:rsid w:val="000F433B"/>
    <w:rsid w:val="000F4AFF"/>
    <w:rsid w:val="000F51E4"/>
    <w:rsid w:val="00100E51"/>
    <w:rsid w:val="00103531"/>
    <w:rsid w:val="00105F7F"/>
    <w:rsid w:val="001076C1"/>
    <w:rsid w:val="00107BC4"/>
    <w:rsid w:val="0011045A"/>
    <w:rsid w:val="00110A53"/>
    <w:rsid w:val="00110CE5"/>
    <w:rsid w:val="00111469"/>
    <w:rsid w:val="00111CF2"/>
    <w:rsid w:val="001121A2"/>
    <w:rsid w:val="001162D5"/>
    <w:rsid w:val="0012274E"/>
    <w:rsid w:val="00122883"/>
    <w:rsid w:val="00122CDA"/>
    <w:rsid w:val="00124B45"/>
    <w:rsid w:val="00127C7B"/>
    <w:rsid w:val="00130687"/>
    <w:rsid w:val="00131487"/>
    <w:rsid w:val="001333A3"/>
    <w:rsid w:val="001338C3"/>
    <w:rsid w:val="001360A6"/>
    <w:rsid w:val="001365EB"/>
    <w:rsid w:val="001368AC"/>
    <w:rsid w:val="00136F0A"/>
    <w:rsid w:val="00140E55"/>
    <w:rsid w:val="001416C8"/>
    <w:rsid w:val="00142705"/>
    <w:rsid w:val="00142A0D"/>
    <w:rsid w:val="00143D50"/>
    <w:rsid w:val="0014537F"/>
    <w:rsid w:val="00145448"/>
    <w:rsid w:val="00146091"/>
    <w:rsid w:val="00147453"/>
    <w:rsid w:val="0014768A"/>
    <w:rsid w:val="00150D32"/>
    <w:rsid w:val="00151705"/>
    <w:rsid w:val="00154534"/>
    <w:rsid w:val="001558B7"/>
    <w:rsid w:val="00156952"/>
    <w:rsid w:val="00157193"/>
    <w:rsid w:val="00157581"/>
    <w:rsid w:val="0016003D"/>
    <w:rsid w:val="00161B26"/>
    <w:rsid w:val="00162109"/>
    <w:rsid w:val="00162C7A"/>
    <w:rsid w:val="00164FD8"/>
    <w:rsid w:val="00165620"/>
    <w:rsid w:val="001657E7"/>
    <w:rsid w:val="00166878"/>
    <w:rsid w:val="001674E2"/>
    <w:rsid w:val="00167B78"/>
    <w:rsid w:val="001703C0"/>
    <w:rsid w:val="0017226C"/>
    <w:rsid w:val="00172830"/>
    <w:rsid w:val="00172DDD"/>
    <w:rsid w:val="001735E4"/>
    <w:rsid w:val="00174AEA"/>
    <w:rsid w:val="0017562D"/>
    <w:rsid w:val="0017612A"/>
    <w:rsid w:val="0018126D"/>
    <w:rsid w:val="001841D9"/>
    <w:rsid w:val="001859D3"/>
    <w:rsid w:val="0018727C"/>
    <w:rsid w:val="00190776"/>
    <w:rsid w:val="00190E21"/>
    <w:rsid w:val="001923BC"/>
    <w:rsid w:val="00192567"/>
    <w:rsid w:val="00192C0F"/>
    <w:rsid w:val="00194002"/>
    <w:rsid w:val="001956F7"/>
    <w:rsid w:val="001964A0"/>
    <w:rsid w:val="00196F1F"/>
    <w:rsid w:val="001A0DE5"/>
    <w:rsid w:val="001A13F4"/>
    <w:rsid w:val="001A2CD7"/>
    <w:rsid w:val="001A3244"/>
    <w:rsid w:val="001A373A"/>
    <w:rsid w:val="001A4213"/>
    <w:rsid w:val="001A66AC"/>
    <w:rsid w:val="001A6CA3"/>
    <w:rsid w:val="001B0E63"/>
    <w:rsid w:val="001B35AE"/>
    <w:rsid w:val="001B3FC3"/>
    <w:rsid w:val="001B400B"/>
    <w:rsid w:val="001B4CA6"/>
    <w:rsid w:val="001B6191"/>
    <w:rsid w:val="001B6894"/>
    <w:rsid w:val="001C0827"/>
    <w:rsid w:val="001C11DD"/>
    <w:rsid w:val="001C22C0"/>
    <w:rsid w:val="001C2C08"/>
    <w:rsid w:val="001C4C03"/>
    <w:rsid w:val="001C6101"/>
    <w:rsid w:val="001C637C"/>
    <w:rsid w:val="001C6669"/>
    <w:rsid w:val="001C6686"/>
    <w:rsid w:val="001C6DA7"/>
    <w:rsid w:val="001D07AD"/>
    <w:rsid w:val="001D085E"/>
    <w:rsid w:val="001D4127"/>
    <w:rsid w:val="001D47D2"/>
    <w:rsid w:val="001D4A53"/>
    <w:rsid w:val="001D5D2B"/>
    <w:rsid w:val="001E3256"/>
    <w:rsid w:val="001E393C"/>
    <w:rsid w:val="001E469E"/>
    <w:rsid w:val="001E5CD2"/>
    <w:rsid w:val="001E5E89"/>
    <w:rsid w:val="001E7091"/>
    <w:rsid w:val="001E715E"/>
    <w:rsid w:val="001E7721"/>
    <w:rsid w:val="001F146C"/>
    <w:rsid w:val="001F1EDC"/>
    <w:rsid w:val="001F1FE1"/>
    <w:rsid w:val="001F2743"/>
    <w:rsid w:val="001F2F14"/>
    <w:rsid w:val="001F33DE"/>
    <w:rsid w:val="001F5DF8"/>
    <w:rsid w:val="001F637E"/>
    <w:rsid w:val="001F7A3E"/>
    <w:rsid w:val="00202825"/>
    <w:rsid w:val="00203370"/>
    <w:rsid w:val="00203A24"/>
    <w:rsid w:val="0020431E"/>
    <w:rsid w:val="00205406"/>
    <w:rsid w:val="002073D5"/>
    <w:rsid w:val="00207FA7"/>
    <w:rsid w:val="002118B0"/>
    <w:rsid w:val="00211E68"/>
    <w:rsid w:val="00213EA1"/>
    <w:rsid w:val="00214218"/>
    <w:rsid w:val="00214758"/>
    <w:rsid w:val="00215F98"/>
    <w:rsid w:val="00216D4F"/>
    <w:rsid w:val="00217FD1"/>
    <w:rsid w:val="002211ED"/>
    <w:rsid w:val="00221668"/>
    <w:rsid w:val="0022411A"/>
    <w:rsid w:val="00226947"/>
    <w:rsid w:val="0022779E"/>
    <w:rsid w:val="002303F4"/>
    <w:rsid w:val="00230B4E"/>
    <w:rsid w:val="00230ED6"/>
    <w:rsid w:val="0023102F"/>
    <w:rsid w:val="00231B48"/>
    <w:rsid w:val="00234361"/>
    <w:rsid w:val="002344ED"/>
    <w:rsid w:val="002348A5"/>
    <w:rsid w:val="00234F70"/>
    <w:rsid w:val="00235541"/>
    <w:rsid w:val="002355ED"/>
    <w:rsid w:val="00236825"/>
    <w:rsid w:val="00237D6E"/>
    <w:rsid w:val="00240779"/>
    <w:rsid w:val="00240D0D"/>
    <w:rsid w:val="00242FE3"/>
    <w:rsid w:val="00243B61"/>
    <w:rsid w:val="00243F9F"/>
    <w:rsid w:val="002445B0"/>
    <w:rsid w:val="00244ECC"/>
    <w:rsid w:val="002456C7"/>
    <w:rsid w:val="002468CE"/>
    <w:rsid w:val="00247245"/>
    <w:rsid w:val="00247700"/>
    <w:rsid w:val="00250C16"/>
    <w:rsid w:val="00253012"/>
    <w:rsid w:val="00253CAB"/>
    <w:rsid w:val="0025478C"/>
    <w:rsid w:val="00257ED7"/>
    <w:rsid w:val="002606A2"/>
    <w:rsid w:val="00260D8E"/>
    <w:rsid w:val="002618AC"/>
    <w:rsid w:val="00261ACB"/>
    <w:rsid w:val="002642F1"/>
    <w:rsid w:val="002648DB"/>
    <w:rsid w:val="00264D94"/>
    <w:rsid w:val="00266E3B"/>
    <w:rsid w:val="00266F99"/>
    <w:rsid w:val="00272419"/>
    <w:rsid w:val="002728CD"/>
    <w:rsid w:val="0027463D"/>
    <w:rsid w:val="00276A0A"/>
    <w:rsid w:val="00281009"/>
    <w:rsid w:val="00282F40"/>
    <w:rsid w:val="0028388F"/>
    <w:rsid w:val="002843CF"/>
    <w:rsid w:val="0028511E"/>
    <w:rsid w:val="002853D9"/>
    <w:rsid w:val="002859D9"/>
    <w:rsid w:val="00286287"/>
    <w:rsid w:val="002865E3"/>
    <w:rsid w:val="002915E9"/>
    <w:rsid w:val="0029181D"/>
    <w:rsid w:val="00291F83"/>
    <w:rsid w:val="002930DC"/>
    <w:rsid w:val="00294FBC"/>
    <w:rsid w:val="00295953"/>
    <w:rsid w:val="002976BD"/>
    <w:rsid w:val="002A23A3"/>
    <w:rsid w:val="002A36BF"/>
    <w:rsid w:val="002A40CD"/>
    <w:rsid w:val="002A4E03"/>
    <w:rsid w:val="002A587A"/>
    <w:rsid w:val="002A6C17"/>
    <w:rsid w:val="002A7474"/>
    <w:rsid w:val="002B00AD"/>
    <w:rsid w:val="002B074A"/>
    <w:rsid w:val="002B1333"/>
    <w:rsid w:val="002B3082"/>
    <w:rsid w:val="002B4602"/>
    <w:rsid w:val="002B51D5"/>
    <w:rsid w:val="002B53F5"/>
    <w:rsid w:val="002C22F2"/>
    <w:rsid w:val="002C26CD"/>
    <w:rsid w:val="002C3D76"/>
    <w:rsid w:val="002C43E8"/>
    <w:rsid w:val="002C7F24"/>
    <w:rsid w:val="002D0FE6"/>
    <w:rsid w:val="002D1EC0"/>
    <w:rsid w:val="002D357B"/>
    <w:rsid w:val="002D371B"/>
    <w:rsid w:val="002D4791"/>
    <w:rsid w:val="002D47B9"/>
    <w:rsid w:val="002E04A6"/>
    <w:rsid w:val="002E04AF"/>
    <w:rsid w:val="002E20C3"/>
    <w:rsid w:val="002E234A"/>
    <w:rsid w:val="002E2719"/>
    <w:rsid w:val="002E3392"/>
    <w:rsid w:val="002E341A"/>
    <w:rsid w:val="002E5509"/>
    <w:rsid w:val="002E59F4"/>
    <w:rsid w:val="002E60E1"/>
    <w:rsid w:val="002E6126"/>
    <w:rsid w:val="002E7A68"/>
    <w:rsid w:val="002F0884"/>
    <w:rsid w:val="002F2324"/>
    <w:rsid w:val="002F34E4"/>
    <w:rsid w:val="002F3578"/>
    <w:rsid w:val="002F3FD5"/>
    <w:rsid w:val="002F41EE"/>
    <w:rsid w:val="002F6676"/>
    <w:rsid w:val="00300564"/>
    <w:rsid w:val="00300861"/>
    <w:rsid w:val="0030150B"/>
    <w:rsid w:val="00301715"/>
    <w:rsid w:val="00301762"/>
    <w:rsid w:val="003018D7"/>
    <w:rsid w:val="00302D84"/>
    <w:rsid w:val="00303552"/>
    <w:rsid w:val="00303855"/>
    <w:rsid w:val="00303A5E"/>
    <w:rsid w:val="00304413"/>
    <w:rsid w:val="00305B1B"/>
    <w:rsid w:val="0031034C"/>
    <w:rsid w:val="00310B97"/>
    <w:rsid w:val="003111FB"/>
    <w:rsid w:val="003127C6"/>
    <w:rsid w:val="00312DEA"/>
    <w:rsid w:val="00313569"/>
    <w:rsid w:val="00317228"/>
    <w:rsid w:val="00320A4D"/>
    <w:rsid w:val="00320B96"/>
    <w:rsid w:val="003216D7"/>
    <w:rsid w:val="00321AE4"/>
    <w:rsid w:val="003241F1"/>
    <w:rsid w:val="00324B22"/>
    <w:rsid w:val="00325607"/>
    <w:rsid w:val="00326A21"/>
    <w:rsid w:val="00326ABD"/>
    <w:rsid w:val="00330880"/>
    <w:rsid w:val="00331441"/>
    <w:rsid w:val="00331714"/>
    <w:rsid w:val="00333F26"/>
    <w:rsid w:val="00334152"/>
    <w:rsid w:val="00336692"/>
    <w:rsid w:val="00337F02"/>
    <w:rsid w:val="00342BBF"/>
    <w:rsid w:val="00345D5D"/>
    <w:rsid w:val="003516D3"/>
    <w:rsid w:val="00352342"/>
    <w:rsid w:val="003525F8"/>
    <w:rsid w:val="0035297D"/>
    <w:rsid w:val="003546C9"/>
    <w:rsid w:val="00354890"/>
    <w:rsid w:val="0035520A"/>
    <w:rsid w:val="00356EDF"/>
    <w:rsid w:val="00357AA2"/>
    <w:rsid w:val="00360826"/>
    <w:rsid w:val="00364376"/>
    <w:rsid w:val="00366535"/>
    <w:rsid w:val="00370219"/>
    <w:rsid w:val="003712DB"/>
    <w:rsid w:val="0037233E"/>
    <w:rsid w:val="00372999"/>
    <w:rsid w:val="00372EA0"/>
    <w:rsid w:val="00373B1C"/>
    <w:rsid w:val="0037633C"/>
    <w:rsid w:val="003806AA"/>
    <w:rsid w:val="003809EA"/>
    <w:rsid w:val="00380C60"/>
    <w:rsid w:val="0038320F"/>
    <w:rsid w:val="003838A8"/>
    <w:rsid w:val="00383DAA"/>
    <w:rsid w:val="00384B03"/>
    <w:rsid w:val="00385AA8"/>
    <w:rsid w:val="0038677C"/>
    <w:rsid w:val="00386CA4"/>
    <w:rsid w:val="00390615"/>
    <w:rsid w:val="00393CD5"/>
    <w:rsid w:val="003940FF"/>
    <w:rsid w:val="00394425"/>
    <w:rsid w:val="003944DC"/>
    <w:rsid w:val="003947BD"/>
    <w:rsid w:val="00395B3E"/>
    <w:rsid w:val="00395D54"/>
    <w:rsid w:val="00397B0F"/>
    <w:rsid w:val="003A0812"/>
    <w:rsid w:val="003A3A80"/>
    <w:rsid w:val="003A3EAB"/>
    <w:rsid w:val="003A4A54"/>
    <w:rsid w:val="003A62EE"/>
    <w:rsid w:val="003A648A"/>
    <w:rsid w:val="003A7124"/>
    <w:rsid w:val="003B1393"/>
    <w:rsid w:val="003B237A"/>
    <w:rsid w:val="003B4D28"/>
    <w:rsid w:val="003B6549"/>
    <w:rsid w:val="003B6EA8"/>
    <w:rsid w:val="003C0648"/>
    <w:rsid w:val="003C110B"/>
    <w:rsid w:val="003C13CA"/>
    <w:rsid w:val="003C1470"/>
    <w:rsid w:val="003C1E39"/>
    <w:rsid w:val="003C3238"/>
    <w:rsid w:val="003C3D61"/>
    <w:rsid w:val="003C43F2"/>
    <w:rsid w:val="003C461C"/>
    <w:rsid w:val="003C4F0D"/>
    <w:rsid w:val="003C55DF"/>
    <w:rsid w:val="003C601B"/>
    <w:rsid w:val="003C6986"/>
    <w:rsid w:val="003C7233"/>
    <w:rsid w:val="003C723F"/>
    <w:rsid w:val="003C72F8"/>
    <w:rsid w:val="003C7D6D"/>
    <w:rsid w:val="003D3092"/>
    <w:rsid w:val="003E0FF5"/>
    <w:rsid w:val="003E1F35"/>
    <w:rsid w:val="003E291A"/>
    <w:rsid w:val="003E380C"/>
    <w:rsid w:val="003E4E4C"/>
    <w:rsid w:val="003E5181"/>
    <w:rsid w:val="003E6BEA"/>
    <w:rsid w:val="003F0001"/>
    <w:rsid w:val="003F01DE"/>
    <w:rsid w:val="003F1D69"/>
    <w:rsid w:val="003F27BB"/>
    <w:rsid w:val="003F30AB"/>
    <w:rsid w:val="003F4119"/>
    <w:rsid w:val="003F5B2C"/>
    <w:rsid w:val="003F6DBA"/>
    <w:rsid w:val="00400D53"/>
    <w:rsid w:val="00401041"/>
    <w:rsid w:val="00401A39"/>
    <w:rsid w:val="0040228D"/>
    <w:rsid w:val="00402FAA"/>
    <w:rsid w:val="0040315C"/>
    <w:rsid w:val="004034DE"/>
    <w:rsid w:val="00404367"/>
    <w:rsid w:val="0040514B"/>
    <w:rsid w:val="00407793"/>
    <w:rsid w:val="00410590"/>
    <w:rsid w:val="004118A1"/>
    <w:rsid w:val="00412D87"/>
    <w:rsid w:val="00413C08"/>
    <w:rsid w:val="00413CE2"/>
    <w:rsid w:val="004145D7"/>
    <w:rsid w:val="004156D2"/>
    <w:rsid w:val="00415A73"/>
    <w:rsid w:val="00417278"/>
    <w:rsid w:val="00420389"/>
    <w:rsid w:val="0042058C"/>
    <w:rsid w:val="00420921"/>
    <w:rsid w:val="0042158D"/>
    <w:rsid w:val="0042331D"/>
    <w:rsid w:val="00423A9A"/>
    <w:rsid w:val="0042631B"/>
    <w:rsid w:val="00426A6C"/>
    <w:rsid w:val="00430570"/>
    <w:rsid w:val="00432309"/>
    <w:rsid w:val="004332D7"/>
    <w:rsid w:val="0043435B"/>
    <w:rsid w:val="004350B5"/>
    <w:rsid w:val="00436A53"/>
    <w:rsid w:val="00437085"/>
    <w:rsid w:val="004404C1"/>
    <w:rsid w:val="00440BCE"/>
    <w:rsid w:val="00445F5A"/>
    <w:rsid w:val="004461A0"/>
    <w:rsid w:val="004479B5"/>
    <w:rsid w:val="00451941"/>
    <w:rsid w:val="00451AC1"/>
    <w:rsid w:val="00452489"/>
    <w:rsid w:val="00452535"/>
    <w:rsid w:val="00452747"/>
    <w:rsid w:val="004549E9"/>
    <w:rsid w:val="004557BB"/>
    <w:rsid w:val="00457020"/>
    <w:rsid w:val="00461A36"/>
    <w:rsid w:val="00462157"/>
    <w:rsid w:val="004622DC"/>
    <w:rsid w:val="0046509E"/>
    <w:rsid w:val="00466671"/>
    <w:rsid w:val="00466C63"/>
    <w:rsid w:val="00466F26"/>
    <w:rsid w:val="0047042A"/>
    <w:rsid w:val="00470511"/>
    <w:rsid w:val="0047250E"/>
    <w:rsid w:val="004726C1"/>
    <w:rsid w:val="00472910"/>
    <w:rsid w:val="00473012"/>
    <w:rsid w:val="00473B07"/>
    <w:rsid w:val="004764BE"/>
    <w:rsid w:val="004775B8"/>
    <w:rsid w:val="00477CBC"/>
    <w:rsid w:val="0048269A"/>
    <w:rsid w:val="00487398"/>
    <w:rsid w:val="00487980"/>
    <w:rsid w:val="004879EF"/>
    <w:rsid w:val="0049037E"/>
    <w:rsid w:val="0049061F"/>
    <w:rsid w:val="00490BDA"/>
    <w:rsid w:val="00491071"/>
    <w:rsid w:val="00491D89"/>
    <w:rsid w:val="00493A36"/>
    <w:rsid w:val="00493EEF"/>
    <w:rsid w:val="004971C2"/>
    <w:rsid w:val="004A0086"/>
    <w:rsid w:val="004A1726"/>
    <w:rsid w:val="004A22FD"/>
    <w:rsid w:val="004A4DE8"/>
    <w:rsid w:val="004A61DE"/>
    <w:rsid w:val="004A75D4"/>
    <w:rsid w:val="004B05F6"/>
    <w:rsid w:val="004B28B5"/>
    <w:rsid w:val="004B6037"/>
    <w:rsid w:val="004C2CCC"/>
    <w:rsid w:val="004C60E9"/>
    <w:rsid w:val="004C67A2"/>
    <w:rsid w:val="004C7926"/>
    <w:rsid w:val="004D03F7"/>
    <w:rsid w:val="004D111D"/>
    <w:rsid w:val="004D13CE"/>
    <w:rsid w:val="004D1643"/>
    <w:rsid w:val="004D260E"/>
    <w:rsid w:val="004D4E7B"/>
    <w:rsid w:val="004D6262"/>
    <w:rsid w:val="004D657D"/>
    <w:rsid w:val="004D6CE0"/>
    <w:rsid w:val="004E194A"/>
    <w:rsid w:val="004E2E49"/>
    <w:rsid w:val="004E37E5"/>
    <w:rsid w:val="004E3BA3"/>
    <w:rsid w:val="004E3CC1"/>
    <w:rsid w:val="004E6DC8"/>
    <w:rsid w:val="004E6DEC"/>
    <w:rsid w:val="004F04B7"/>
    <w:rsid w:val="004F0C4F"/>
    <w:rsid w:val="004F1C3A"/>
    <w:rsid w:val="004F1F81"/>
    <w:rsid w:val="004F61D4"/>
    <w:rsid w:val="004F7405"/>
    <w:rsid w:val="004F7D32"/>
    <w:rsid w:val="0050145F"/>
    <w:rsid w:val="005015EE"/>
    <w:rsid w:val="00501F9F"/>
    <w:rsid w:val="005022DB"/>
    <w:rsid w:val="005029CD"/>
    <w:rsid w:val="00503566"/>
    <w:rsid w:val="005073C4"/>
    <w:rsid w:val="005107EF"/>
    <w:rsid w:val="00510A29"/>
    <w:rsid w:val="005124C4"/>
    <w:rsid w:val="00515D33"/>
    <w:rsid w:val="005161F5"/>
    <w:rsid w:val="00522FF1"/>
    <w:rsid w:val="00524122"/>
    <w:rsid w:val="00524B46"/>
    <w:rsid w:val="0053062C"/>
    <w:rsid w:val="00530DE5"/>
    <w:rsid w:val="00533B1D"/>
    <w:rsid w:val="005343B5"/>
    <w:rsid w:val="005354BC"/>
    <w:rsid w:val="005355A1"/>
    <w:rsid w:val="00535EE0"/>
    <w:rsid w:val="00535FA4"/>
    <w:rsid w:val="00536094"/>
    <w:rsid w:val="00536E19"/>
    <w:rsid w:val="00536E97"/>
    <w:rsid w:val="00540A06"/>
    <w:rsid w:val="00541073"/>
    <w:rsid w:val="00545715"/>
    <w:rsid w:val="0054779C"/>
    <w:rsid w:val="00547843"/>
    <w:rsid w:val="00550B5B"/>
    <w:rsid w:val="005510BA"/>
    <w:rsid w:val="00551B72"/>
    <w:rsid w:val="00551FB9"/>
    <w:rsid w:val="00552391"/>
    <w:rsid w:val="0055444C"/>
    <w:rsid w:val="0055657E"/>
    <w:rsid w:val="00560630"/>
    <w:rsid w:val="005607FD"/>
    <w:rsid w:val="00561805"/>
    <w:rsid w:val="00561C3A"/>
    <w:rsid w:val="00564AA2"/>
    <w:rsid w:val="00565FAE"/>
    <w:rsid w:val="00567856"/>
    <w:rsid w:val="00567A3E"/>
    <w:rsid w:val="00572D42"/>
    <w:rsid w:val="005735D3"/>
    <w:rsid w:val="00573AB0"/>
    <w:rsid w:val="005762A2"/>
    <w:rsid w:val="005764CF"/>
    <w:rsid w:val="00576A8A"/>
    <w:rsid w:val="00577844"/>
    <w:rsid w:val="00577BBD"/>
    <w:rsid w:val="0058034E"/>
    <w:rsid w:val="00580702"/>
    <w:rsid w:val="0058100B"/>
    <w:rsid w:val="00582F9D"/>
    <w:rsid w:val="0058344E"/>
    <w:rsid w:val="00584B3D"/>
    <w:rsid w:val="00586FCF"/>
    <w:rsid w:val="0059110C"/>
    <w:rsid w:val="0059273A"/>
    <w:rsid w:val="00592E1C"/>
    <w:rsid w:val="00594905"/>
    <w:rsid w:val="00596E27"/>
    <w:rsid w:val="005A060E"/>
    <w:rsid w:val="005A06BC"/>
    <w:rsid w:val="005A0BB7"/>
    <w:rsid w:val="005A1D39"/>
    <w:rsid w:val="005A3D70"/>
    <w:rsid w:val="005A432A"/>
    <w:rsid w:val="005A566D"/>
    <w:rsid w:val="005A6A0A"/>
    <w:rsid w:val="005B0A2A"/>
    <w:rsid w:val="005B29C6"/>
    <w:rsid w:val="005B55C0"/>
    <w:rsid w:val="005B711C"/>
    <w:rsid w:val="005C0090"/>
    <w:rsid w:val="005C09F6"/>
    <w:rsid w:val="005C2537"/>
    <w:rsid w:val="005C317F"/>
    <w:rsid w:val="005C3251"/>
    <w:rsid w:val="005C341C"/>
    <w:rsid w:val="005C4B59"/>
    <w:rsid w:val="005C4E94"/>
    <w:rsid w:val="005C6A79"/>
    <w:rsid w:val="005D25A4"/>
    <w:rsid w:val="005D5282"/>
    <w:rsid w:val="005D5CEE"/>
    <w:rsid w:val="005D68B6"/>
    <w:rsid w:val="005D7057"/>
    <w:rsid w:val="005D7DBA"/>
    <w:rsid w:val="005E1846"/>
    <w:rsid w:val="005E2D10"/>
    <w:rsid w:val="005E35D0"/>
    <w:rsid w:val="005E3EF2"/>
    <w:rsid w:val="005E45E7"/>
    <w:rsid w:val="005E498F"/>
    <w:rsid w:val="005E4F10"/>
    <w:rsid w:val="005F0161"/>
    <w:rsid w:val="005F1939"/>
    <w:rsid w:val="005F1998"/>
    <w:rsid w:val="005F3341"/>
    <w:rsid w:val="005F396B"/>
    <w:rsid w:val="005F69FE"/>
    <w:rsid w:val="00600AA6"/>
    <w:rsid w:val="00601032"/>
    <w:rsid w:val="00601F3D"/>
    <w:rsid w:val="00603C0C"/>
    <w:rsid w:val="00604930"/>
    <w:rsid w:val="00604D5B"/>
    <w:rsid w:val="00604D92"/>
    <w:rsid w:val="00607E91"/>
    <w:rsid w:val="006129AE"/>
    <w:rsid w:val="00613D4F"/>
    <w:rsid w:val="00615257"/>
    <w:rsid w:val="0061554E"/>
    <w:rsid w:val="0061568E"/>
    <w:rsid w:val="0061611B"/>
    <w:rsid w:val="0061700D"/>
    <w:rsid w:val="00617159"/>
    <w:rsid w:val="00617A8E"/>
    <w:rsid w:val="00622568"/>
    <w:rsid w:val="00622BD8"/>
    <w:rsid w:val="00624AB9"/>
    <w:rsid w:val="006251FF"/>
    <w:rsid w:val="006256B9"/>
    <w:rsid w:val="00627ACD"/>
    <w:rsid w:val="00630249"/>
    <w:rsid w:val="00632592"/>
    <w:rsid w:val="00633E8C"/>
    <w:rsid w:val="00634F7C"/>
    <w:rsid w:val="0063726C"/>
    <w:rsid w:val="00637B82"/>
    <w:rsid w:val="00640890"/>
    <w:rsid w:val="00642A9C"/>
    <w:rsid w:val="00642D08"/>
    <w:rsid w:val="006440BF"/>
    <w:rsid w:val="006466A7"/>
    <w:rsid w:val="00646BE7"/>
    <w:rsid w:val="0065499E"/>
    <w:rsid w:val="00654CBB"/>
    <w:rsid w:val="00654EFC"/>
    <w:rsid w:val="00654F5D"/>
    <w:rsid w:val="00655D84"/>
    <w:rsid w:val="00657A97"/>
    <w:rsid w:val="00657FDD"/>
    <w:rsid w:val="00661FCE"/>
    <w:rsid w:val="00662BB3"/>
    <w:rsid w:val="006632A1"/>
    <w:rsid w:val="00663B25"/>
    <w:rsid w:val="00666065"/>
    <w:rsid w:val="00666538"/>
    <w:rsid w:val="0066771B"/>
    <w:rsid w:val="00670D05"/>
    <w:rsid w:val="00670F2B"/>
    <w:rsid w:val="006721EE"/>
    <w:rsid w:val="00674D8C"/>
    <w:rsid w:val="00675B92"/>
    <w:rsid w:val="006773E8"/>
    <w:rsid w:val="00677973"/>
    <w:rsid w:val="00682A64"/>
    <w:rsid w:val="00682F49"/>
    <w:rsid w:val="0068358E"/>
    <w:rsid w:val="0068462B"/>
    <w:rsid w:val="006846EA"/>
    <w:rsid w:val="00685112"/>
    <w:rsid w:val="00685541"/>
    <w:rsid w:val="0068633D"/>
    <w:rsid w:val="00692695"/>
    <w:rsid w:val="00692CD6"/>
    <w:rsid w:val="00693A4F"/>
    <w:rsid w:val="00696634"/>
    <w:rsid w:val="00696DF8"/>
    <w:rsid w:val="00697493"/>
    <w:rsid w:val="00697778"/>
    <w:rsid w:val="00697931"/>
    <w:rsid w:val="00697F13"/>
    <w:rsid w:val="006A025E"/>
    <w:rsid w:val="006A1848"/>
    <w:rsid w:val="006A2755"/>
    <w:rsid w:val="006A4EB7"/>
    <w:rsid w:val="006A7852"/>
    <w:rsid w:val="006A7C2D"/>
    <w:rsid w:val="006A7F8B"/>
    <w:rsid w:val="006B01B7"/>
    <w:rsid w:val="006B117F"/>
    <w:rsid w:val="006B1DEA"/>
    <w:rsid w:val="006B27D8"/>
    <w:rsid w:val="006B2BD0"/>
    <w:rsid w:val="006B385B"/>
    <w:rsid w:val="006B3903"/>
    <w:rsid w:val="006B4750"/>
    <w:rsid w:val="006B68A3"/>
    <w:rsid w:val="006C07BA"/>
    <w:rsid w:val="006C17B5"/>
    <w:rsid w:val="006C1A0B"/>
    <w:rsid w:val="006C1B9A"/>
    <w:rsid w:val="006C250B"/>
    <w:rsid w:val="006C316A"/>
    <w:rsid w:val="006C36E4"/>
    <w:rsid w:val="006C4615"/>
    <w:rsid w:val="006C4B38"/>
    <w:rsid w:val="006C5D3C"/>
    <w:rsid w:val="006C60C8"/>
    <w:rsid w:val="006C6FA4"/>
    <w:rsid w:val="006D08AF"/>
    <w:rsid w:val="006D1514"/>
    <w:rsid w:val="006D3F4C"/>
    <w:rsid w:val="006D61DB"/>
    <w:rsid w:val="006D6CAA"/>
    <w:rsid w:val="006D740B"/>
    <w:rsid w:val="006E05E2"/>
    <w:rsid w:val="006E0FBF"/>
    <w:rsid w:val="006E139E"/>
    <w:rsid w:val="006E2581"/>
    <w:rsid w:val="006E322F"/>
    <w:rsid w:val="006E3AA6"/>
    <w:rsid w:val="006E3ECE"/>
    <w:rsid w:val="006E4804"/>
    <w:rsid w:val="006E5ED3"/>
    <w:rsid w:val="006E6448"/>
    <w:rsid w:val="006E7E0C"/>
    <w:rsid w:val="006F0D24"/>
    <w:rsid w:val="006F1149"/>
    <w:rsid w:val="006F2B9C"/>
    <w:rsid w:val="006F50DE"/>
    <w:rsid w:val="006F6660"/>
    <w:rsid w:val="006F7BDA"/>
    <w:rsid w:val="006F7F9E"/>
    <w:rsid w:val="00701105"/>
    <w:rsid w:val="00701AF2"/>
    <w:rsid w:val="00702410"/>
    <w:rsid w:val="007037A5"/>
    <w:rsid w:val="007044D8"/>
    <w:rsid w:val="0070528A"/>
    <w:rsid w:val="0070545E"/>
    <w:rsid w:val="00705D55"/>
    <w:rsid w:val="00706078"/>
    <w:rsid w:val="00706DE2"/>
    <w:rsid w:val="0070799B"/>
    <w:rsid w:val="00711167"/>
    <w:rsid w:val="007118E6"/>
    <w:rsid w:val="00712E8D"/>
    <w:rsid w:val="00712F7F"/>
    <w:rsid w:val="007140C3"/>
    <w:rsid w:val="007217BF"/>
    <w:rsid w:val="00722B2E"/>
    <w:rsid w:val="007235AD"/>
    <w:rsid w:val="007243B5"/>
    <w:rsid w:val="00724D51"/>
    <w:rsid w:val="00727BF7"/>
    <w:rsid w:val="00730414"/>
    <w:rsid w:val="007319AC"/>
    <w:rsid w:val="007325BF"/>
    <w:rsid w:val="00732924"/>
    <w:rsid w:val="00732BB3"/>
    <w:rsid w:val="0073450B"/>
    <w:rsid w:val="0073534D"/>
    <w:rsid w:val="007362C6"/>
    <w:rsid w:val="007372A0"/>
    <w:rsid w:val="00737707"/>
    <w:rsid w:val="00740FC7"/>
    <w:rsid w:val="007422E0"/>
    <w:rsid w:val="007434F6"/>
    <w:rsid w:val="00744638"/>
    <w:rsid w:val="00750652"/>
    <w:rsid w:val="007517AA"/>
    <w:rsid w:val="00753CA3"/>
    <w:rsid w:val="00756788"/>
    <w:rsid w:val="007567FE"/>
    <w:rsid w:val="00756ADF"/>
    <w:rsid w:val="007578F6"/>
    <w:rsid w:val="00757C7A"/>
    <w:rsid w:val="00760559"/>
    <w:rsid w:val="00760F82"/>
    <w:rsid w:val="007626CB"/>
    <w:rsid w:val="0076375E"/>
    <w:rsid w:val="00763C4C"/>
    <w:rsid w:val="00764444"/>
    <w:rsid w:val="00764906"/>
    <w:rsid w:val="00764B45"/>
    <w:rsid w:val="00764BD9"/>
    <w:rsid w:val="00765734"/>
    <w:rsid w:val="0076675E"/>
    <w:rsid w:val="00766F01"/>
    <w:rsid w:val="0076782B"/>
    <w:rsid w:val="007678EB"/>
    <w:rsid w:val="00770065"/>
    <w:rsid w:val="007710D0"/>
    <w:rsid w:val="007716A4"/>
    <w:rsid w:val="0077380C"/>
    <w:rsid w:val="007751EE"/>
    <w:rsid w:val="00775C1B"/>
    <w:rsid w:val="0077647D"/>
    <w:rsid w:val="00780AD4"/>
    <w:rsid w:val="00782C9F"/>
    <w:rsid w:val="00782D84"/>
    <w:rsid w:val="00787663"/>
    <w:rsid w:val="0078790C"/>
    <w:rsid w:val="0079122E"/>
    <w:rsid w:val="007923F8"/>
    <w:rsid w:val="00792974"/>
    <w:rsid w:val="007932C9"/>
    <w:rsid w:val="00794895"/>
    <w:rsid w:val="00795298"/>
    <w:rsid w:val="00797A75"/>
    <w:rsid w:val="007A4C0D"/>
    <w:rsid w:val="007A50C6"/>
    <w:rsid w:val="007A577B"/>
    <w:rsid w:val="007A6269"/>
    <w:rsid w:val="007A6F4B"/>
    <w:rsid w:val="007B0DE0"/>
    <w:rsid w:val="007B19FD"/>
    <w:rsid w:val="007B1F67"/>
    <w:rsid w:val="007B3854"/>
    <w:rsid w:val="007B3F44"/>
    <w:rsid w:val="007B5CD7"/>
    <w:rsid w:val="007B5E5C"/>
    <w:rsid w:val="007B7764"/>
    <w:rsid w:val="007C084D"/>
    <w:rsid w:val="007C3EC7"/>
    <w:rsid w:val="007C6A8B"/>
    <w:rsid w:val="007C6C53"/>
    <w:rsid w:val="007C6F9E"/>
    <w:rsid w:val="007C78B6"/>
    <w:rsid w:val="007D2DF4"/>
    <w:rsid w:val="007D40C8"/>
    <w:rsid w:val="007D4225"/>
    <w:rsid w:val="007D497B"/>
    <w:rsid w:val="007D50D0"/>
    <w:rsid w:val="007D6002"/>
    <w:rsid w:val="007D64C1"/>
    <w:rsid w:val="007D767F"/>
    <w:rsid w:val="007E37B7"/>
    <w:rsid w:val="007E42B8"/>
    <w:rsid w:val="007E494D"/>
    <w:rsid w:val="007E52C4"/>
    <w:rsid w:val="007E57BA"/>
    <w:rsid w:val="007E6A45"/>
    <w:rsid w:val="007E6CA2"/>
    <w:rsid w:val="007E6DE6"/>
    <w:rsid w:val="007E7877"/>
    <w:rsid w:val="007E7B01"/>
    <w:rsid w:val="007F1938"/>
    <w:rsid w:val="007F38EF"/>
    <w:rsid w:val="007F4DF7"/>
    <w:rsid w:val="007F4F40"/>
    <w:rsid w:val="007F5542"/>
    <w:rsid w:val="007F5E6E"/>
    <w:rsid w:val="007F67D8"/>
    <w:rsid w:val="007F6903"/>
    <w:rsid w:val="007F6C45"/>
    <w:rsid w:val="007F73DC"/>
    <w:rsid w:val="007F7F55"/>
    <w:rsid w:val="00801530"/>
    <w:rsid w:val="00802CEF"/>
    <w:rsid w:val="00802D02"/>
    <w:rsid w:val="00802D32"/>
    <w:rsid w:val="00803F90"/>
    <w:rsid w:val="0080598C"/>
    <w:rsid w:val="0080633E"/>
    <w:rsid w:val="00810873"/>
    <w:rsid w:val="008110AD"/>
    <w:rsid w:val="00814BF4"/>
    <w:rsid w:val="0081655C"/>
    <w:rsid w:val="00820FCF"/>
    <w:rsid w:val="008230E1"/>
    <w:rsid w:val="0082310A"/>
    <w:rsid w:val="00826EE2"/>
    <w:rsid w:val="0082736D"/>
    <w:rsid w:val="0083151B"/>
    <w:rsid w:val="0083578F"/>
    <w:rsid w:val="00835D28"/>
    <w:rsid w:val="00836DAF"/>
    <w:rsid w:val="00836DD4"/>
    <w:rsid w:val="00837FF8"/>
    <w:rsid w:val="00840B5E"/>
    <w:rsid w:val="00842808"/>
    <w:rsid w:val="00844E16"/>
    <w:rsid w:val="008450D3"/>
    <w:rsid w:val="00845F6A"/>
    <w:rsid w:val="008476B2"/>
    <w:rsid w:val="00851134"/>
    <w:rsid w:val="00851843"/>
    <w:rsid w:val="00853F18"/>
    <w:rsid w:val="008553D1"/>
    <w:rsid w:val="00857019"/>
    <w:rsid w:val="00857EF0"/>
    <w:rsid w:val="008605FA"/>
    <w:rsid w:val="008625ED"/>
    <w:rsid w:val="00862BEE"/>
    <w:rsid w:val="008678FA"/>
    <w:rsid w:val="00871666"/>
    <w:rsid w:val="00872259"/>
    <w:rsid w:val="00872292"/>
    <w:rsid w:val="008725E0"/>
    <w:rsid w:val="00874535"/>
    <w:rsid w:val="00874776"/>
    <w:rsid w:val="0087496D"/>
    <w:rsid w:val="00875CE1"/>
    <w:rsid w:val="0087637E"/>
    <w:rsid w:val="00877952"/>
    <w:rsid w:val="00877DBD"/>
    <w:rsid w:val="0088032D"/>
    <w:rsid w:val="00884742"/>
    <w:rsid w:val="00884D64"/>
    <w:rsid w:val="008854DE"/>
    <w:rsid w:val="0088732B"/>
    <w:rsid w:val="00890012"/>
    <w:rsid w:val="008927B3"/>
    <w:rsid w:val="00893488"/>
    <w:rsid w:val="0089424D"/>
    <w:rsid w:val="00894C16"/>
    <w:rsid w:val="00895467"/>
    <w:rsid w:val="0089565C"/>
    <w:rsid w:val="0089626B"/>
    <w:rsid w:val="00896C2E"/>
    <w:rsid w:val="00896EA4"/>
    <w:rsid w:val="008974B4"/>
    <w:rsid w:val="00897B13"/>
    <w:rsid w:val="008A0F34"/>
    <w:rsid w:val="008A1231"/>
    <w:rsid w:val="008A254A"/>
    <w:rsid w:val="008A2781"/>
    <w:rsid w:val="008A2855"/>
    <w:rsid w:val="008A3243"/>
    <w:rsid w:val="008A3CDA"/>
    <w:rsid w:val="008A43E5"/>
    <w:rsid w:val="008A491F"/>
    <w:rsid w:val="008A6C91"/>
    <w:rsid w:val="008A6E54"/>
    <w:rsid w:val="008A7005"/>
    <w:rsid w:val="008B02D1"/>
    <w:rsid w:val="008B3548"/>
    <w:rsid w:val="008B3EB0"/>
    <w:rsid w:val="008B4B42"/>
    <w:rsid w:val="008B4CE2"/>
    <w:rsid w:val="008B4EE2"/>
    <w:rsid w:val="008B6F60"/>
    <w:rsid w:val="008C1D65"/>
    <w:rsid w:val="008C2880"/>
    <w:rsid w:val="008C2AC2"/>
    <w:rsid w:val="008C34B7"/>
    <w:rsid w:val="008C3E7A"/>
    <w:rsid w:val="008C4052"/>
    <w:rsid w:val="008C6A82"/>
    <w:rsid w:val="008D1040"/>
    <w:rsid w:val="008D1D49"/>
    <w:rsid w:val="008D4429"/>
    <w:rsid w:val="008D4F0F"/>
    <w:rsid w:val="008D6593"/>
    <w:rsid w:val="008D65B7"/>
    <w:rsid w:val="008D6BBC"/>
    <w:rsid w:val="008E01F5"/>
    <w:rsid w:val="008E02F6"/>
    <w:rsid w:val="008E4F08"/>
    <w:rsid w:val="008E7956"/>
    <w:rsid w:val="008E7A64"/>
    <w:rsid w:val="008F0267"/>
    <w:rsid w:val="008F1243"/>
    <w:rsid w:val="008F24EC"/>
    <w:rsid w:val="008F45F8"/>
    <w:rsid w:val="008F48CE"/>
    <w:rsid w:val="008F7886"/>
    <w:rsid w:val="00900946"/>
    <w:rsid w:val="00901698"/>
    <w:rsid w:val="00901850"/>
    <w:rsid w:val="00902C8F"/>
    <w:rsid w:val="0090347C"/>
    <w:rsid w:val="00903854"/>
    <w:rsid w:val="00906D2B"/>
    <w:rsid w:val="00912745"/>
    <w:rsid w:val="009146E9"/>
    <w:rsid w:val="009201E0"/>
    <w:rsid w:val="00920688"/>
    <w:rsid w:val="00920AAB"/>
    <w:rsid w:val="0092399C"/>
    <w:rsid w:val="00924C0E"/>
    <w:rsid w:val="009260A5"/>
    <w:rsid w:val="00926228"/>
    <w:rsid w:val="009311E5"/>
    <w:rsid w:val="009315BF"/>
    <w:rsid w:val="00931D3D"/>
    <w:rsid w:val="00932371"/>
    <w:rsid w:val="00933463"/>
    <w:rsid w:val="00934215"/>
    <w:rsid w:val="00934916"/>
    <w:rsid w:val="009357E1"/>
    <w:rsid w:val="00936923"/>
    <w:rsid w:val="009372D0"/>
    <w:rsid w:val="0094026A"/>
    <w:rsid w:val="0094145C"/>
    <w:rsid w:val="00941E16"/>
    <w:rsid w:val="00941FFA"/>
    <w:rsid w:val="00942430"/>
    <w:rsid w:val="00943882"/>
    <w:rsid w:val="00943894"/>
    <w:rsid w:val="00944B54"/>
    <w:rsid w:val="009450C7"/>
    <w:rsid w:val="009455D4"/>
    <w:rsid w:val="009455D5"/>
    <w:rsid w:val="00945A63"/>
    <w:rsid w:val="009461D8"/>
    <w:rsid w:val="00947AA4"/>
    <w:rsid w:val="00951C49"/>
    <w:rsid w:val="00952B95"/>
    <w:rsid w:val="00954D44"/>
    <w:rsid w:val="00955721"/>
    <w:rsid w:val="00955935"/>
    <w:rsid w:val="00955E62"/>
    <w:rsid w:val="00956A9E"/>
    <w:rsid w:val="0095767F"/>
    <w:rsid w:val="0095769D"/>
    <w:rsid w:val="0096268B"/>
    <w:rsid w:val="00962C20"/>
    <w:rsid w:val="00963373"/>
    <w:rsid w:val="0096347B"/>
    <w:rsid w:val="00965F62"/>
    <w:rsid w:val="009664EA"/>
    <w:rsid w:val="00970BB1"/>
    <w:rsid w:val="00970D8C"/>
    <w:rsid w:val="0097377E"/>
    <w:rsid w:val="0097479D"/>
    <w:rsid w:val="00976802"/>
    <w:rsid w:val="009775C5"/>
    <w:rsid w:val="0098066F"/>
    <w:rsid w:val="00980AAE"/>
    <w:rsid w:val="0098215E"/>
    <w:rsid w:val="00982B71"/>
    <w:rsid w:val="00982D0F"/>
    <w:rsid w:val="00982F60"/>
    <w:rsid w:val="00983CCC"/>
    <w:rsid w:val="00984AA0"/>
    <w:rsid w:val="00986C66"/>
    <w:rsid w:val="00990872"/>
    <w:rsid w:val="00990D2A"/>
    <w:rsid w:val="00991013"/>
    <w:rsid w:val="009918D4"/>
    <w:rsid w:val="00993B2A"/>
    <w:rsid w:val="00993EC9"/>
    <w:rsid w:val="00994EEF"/>
    <w:rsid w:val="00997A9F"/>
    <w:rsid w:val="009A07CF"/>
    <w:rsid w:val="009A098D"/>
    <w:rsid w:val="009A1A39"/>
    <w:rsid w:val="009A1B46"/>
    <w:rsid w:val="009A28FC"/>
    <w:rsid w:val="009B3BAD"/>
    <w:rsid w:val="009B3C71"/>
    <w:rsid w:val="009B47C4"/>
    <w:rsid w:val="009B6C52"/>
    <w:rsid w:val="009C0070"/>
    <w:rsid w:val="009C0183"/>
    <w:rsid w:val="009C14C2"/>
    <w:rsid w:val="009C211F"/>
    <w:rsid w:val="009C25CF"/>
    <w:rsid w:val="009C3804"/>
    <w:rsid w:val="009C474C"/>
    <w:rsid w:val="009C4B18"/>
    <w:rsid w:val="009C54B4"/>
    <w:rsid w:val="009D00C0"/>
    <w:rsid w:val="009D1068"/>
    <w:rsid w:val="009D20A9"/>
    <w:rsid w:val="009D2197"/>
    <w:rsid w:val="009D2DA9"/>
    <w:rsid w:val="009D4887"/>
    <w:rsid w:val="009D48AE"/>
    <w:rsid w:val="009D5DB1"/>
    <w:rsid w:val="009E0211"/>
    <w:rsid w:val="009E0A37"/>
    <w:rsid w:val="009E287B"/>
    <w:rsid w:val="009E2AA6"/>
    <w:rsid w:val="009E3269"/>
    <w:rsid w:val="009E43BE"/>
    <w:rsid w:val="009E54D5"/>
    <w:rsid w:val="009E68C9"/>
    <w:rsid w:val="009E79FD"/>
    <w:rsid w:val="009E7C0C"/>
    <w:rsid w:val="009F0DDC"/>
    <w:rsid w:val="009F13BB"/>
    <w:rsid w:val="009F3312"/>
    <w:rsid w:val="009F522B"/>
    <w:rsid w:val="009F5BDF"/>
    <w:rsid w:val="009F63E6"/>
    <w:rsid w:val="009F7E9C"/>
    <w:rsid w:val="009F7F7A"/>
    <w:rsid w:val="00A0274F"/>
    <w:rsid w:val="00A0289E"/>
    <w:rsid w:val="00A02CDF"/>
    <w:rsid w:val="00A040B6"/>
    <w:rsid w:val="00A042EB"/>
    <w:rsid w:val="00A0452F"/>
    <w:rsid w:val="00A0589B"/>
    <w:rsid w:val="00A05C44"/>
    <w:rsid w:val="00A06B43"/>
    <w:rsid w:val="00A079ED"/>
    <w:rsid w:val="00A1271F"/>
    <w:rsid w:val="00A12BBD"/>
    <w:rsid w:val="00A1555F"/>
    <w:rsid w:val="00A15C93"/>
    <w:rsid w:val="00A23F39"/>
    <w:rsid w:val="00A27852"/>
    <w:rsid w:val="00A3046E"/>
    <w:rsid w:val="00A33AD4"/>
    <w:rsid w:val="00A36666"/>
    <w:rsid w:val="00A36F4F"/>
    <w:rsid w:val="00A37471"/>
    <w:rsid w:val="00A37ACE"/>
    <w:rsid w:val="00A422FD"/>
    <w:rsid w:val="00A4310D"/>
    <w:rsid w:val="00A439DD"/>
    <w:rsid w:val="00A45EEC"/>
    <w:rsid w:val="00A46C61"/>
    <w:rsid w:val="00A50004"/>
    <w:rsid w:val="00A52880"/>
    <w:rsid w:val="00A53742"/>
    <w:rsid w:val="00A558F1"/>
    <w:rsid w:val="00A55CCD"/>
    <w:rsid w:val="00A56D51"/>
    <w:rsid w:val="00A57342"/>
    <w:rsid w:val="00A57C1E"/>
    <w:rsid w:val="00A62945"/>
    <w:rsid w:val="00A62D7A"/>
    <w:rsid w:val="00A647E1"/>
    <w:rsid w:val="00A672A7"/>
    <w:rsid w:val="00A70599"/>
    <w:rsid w:val="00A71AE6"/>
    <w:rsid w:val="00A75EEC"/>
    <w:rsid w:val="00A76CC3"/>
    <w:rsid w:val="00A777B6"/>
    <w:rsid w:val="00A80C16"/>
    <w:rsid w:val="00A81791"/>
    <w:rsid w:val="00A817D4"/>
    <w:rsid w:val="00A81A7E"/>
    <w:rsid w:val="00A8255D"/>
    <w:rsid w:val="00A82D89"/>
    <w:rsid w:val="00A84148"/>
    <w:rsid w:val="00A85656"/>
    <w:rsid w:val="00A86414"/>
    <w:rsid w:val="00A865A4"/>
    <w:rsid w:val="00A86AA1"/>
    <w:rsid w:val="00A87179"/>
    <w:rsid w:val="00A8733C"/>
    <w:rsid w:val="00A91AF7"/>
    <w:rsid w:val="00A92CB5"/>
    <w:rsid w:val="00A95728"/>
    <w:rsid w:val="00A96D71"/>
    <w:rsid w:val="00AA002F"/>
    <w:rsid w:val="00AA33FD"/>
    <w:rsid w:val="00AA56AF"/>
    <w:rsid w:val="00AA584C"/>
    <w:rsid w:val="00AA769C"/>
    <w:rsid w:val="00AA7B57"/>
    <w:rsid w:val="00AB46D1"/>
    <w:rsid w:val="00AB4DE1"/>
    <w:rsid w:val="00AB6400"/>
    <w:rsid w:val="00AB74BF"/>
    <w:rsid w:val="00AC0435"/>
    <w:rsid w:val="00AC0F01"/>
    <w:rsid w:val="00AC11F6"/>
    <w:rsid w:val="00AC15E6"/>
    <w:rsid w:val="00AC2090"/>
    <w:rsid w:val="00AC2EF0"/>
    <w:rsid w:val="00AC6506"/>
    <w:rsid w:val="00AC6CAC"/>
    <w:rsid w:val="00AD1FC1"/>
    <w:rsid w:val="00AD215D"/>
    <w:rsid w:val="00AD28AC"/>
    <w:rsid w:val="00AD3674"/>
    <w:rsid w:val="00AD72AD"/>
    <w:rsid w:val="00AE0032"/>
    <w:rsid w:val="00AE0DE2"/>
    <w:rsid w:val="00AE12CA"/>
    <w:rsid w:val="00AE2323"/>
    <w:rsid w:val="00AE5342"/>
    <w:rsid w:val="00AE6A40"/>
    <w:rsid w:val="00AE7AEF"/>
    <w:rsid w:val="00AF2827"/>
    <w:rsid w:val="00AF2E10"/>
    <w:rsid w:val="00AF363F"/>
    <w:rsid w:val="00AF4D58"/>
    <w:rsid w:val="00AF56A3"/>
    <w:rsid w:val="00AF5D99"/>
    <w:rsid w:val="00AF7083"/>
    <w:rsid w:val="00B0084D"/>
    <w:rsid w:val="00B01CD8"/>
    <w:rsid w:val="00B04344"/>
    <w:rsid w:val="00B05EEE"/>
    <w:rsid w:val="00B0785D"/>
    <w:rsid w:val="00B07A6E"/>
    <w:rsid w:val="00B10037"/>
    <w:rsid w:val="00B10DA2"/>
    <w:rsid w:val="00B10EF6"/>
    <w:rsid w:val="00B11085"/>
    <w:rsid w:val="00B13C87"/>
    <w:rsid w:val="00B1503C"/>
    <w:rsid w:val="00B15E8C"/>
    <w:rsid w:val="00B169CA"/>
    <w:rsid w:val="00B201C3"/>
    <w:rsid w:val="00B21643"/>
    <w:rsid w:val="00B21D45"/>
    <w:rsid w:val="00B22990"/>
    <w:rsid w:val="00B245B4"/>
    <w:rsid w:val="00B2487E"/>
    <w:rsid w:val="00B25612"/>
    <w:rsid w:val="00B257C7"/>
    <w:rsid w:val="00B2595A"/>
    <w:rsid w:val="00B2605D"/>
    <w:rsid w:val="00B26403"/>
    <w:rsid w:val="00B26D3A"/>
    <w:rsid w:val="00B31256"/>
    <w:rsid w:val="00B3267D"/>
    <w:rsid w:val="00B3355D"/>
    <w:rsid w:val="00B3454A"/>
    <w:rsid w:val="00B34B0D"/>
    <w:rsid w:val="00B34C58"/>
    <w:rsid w:val="00B351E5"/>
    <w:rsid w:val="00B35D7E"/>
    <w:rsid w:val="00B3683B"/>
    <w:rsid w:val="00B36F89"/>
    <w:rsid w:val="00B37A00"/>
    <w:rsid w:val="00B40306"/>
    <w:rsid w:val="00B41F22"/>
    <w:rsid w:val="00B42625"/>
    <w:rsid w:val="00B457BB"/>
    <w:rsid w:val="00B474CC"/>
    <w:rsid w:val="00B47920"/>
    <w:rsid w:val="00B50D0C"/>
    <w:rsid w:val="00B52B31"/>
    <w:rsid w:val="00B52ED0"/>
    <w:rsid w:val="00B53292"/>
    <w:rsid w:val="00B54176"/>
    <w:rsid w:val="00B54D86"/>
    <w:rsid w:val="00B564C2"/>
    <w:rsid w:val="00B5747D"/>
    <w:rsid w:val="00B57997"/>
    <w:rsid w:val="00B57E65"/>
    <w:rsid w:val="00B60BE4"/>
    <w:rsid w:val="00B63B0D"/>
    <w:rsid w:val="00B644BB"/>
    <w:rsid w:val="00B64604"/>
    <w:rsid w:val="00B64AA7"/>
    <w:rsid w:val="00B66930"/>
    <w:rsid w:val="00B67384"/>
    <w:rsid w:val="00B70059"/>
    <w:rsid w:val="00B7028C"/>
    <w:rsid w:val="00B71D4C"/>
    <w:rsid w:val="00B749F0"/>
    <w:rsid w:val="00B75BD7"/>
    <w:rsid w:val="00B8012B"/>
    <w:rsid w:val="00B80189"/>
    <w:rsid w:val="00B81153"/>
    <w:rsid w:val="00B818DF"/>
    <w:rsid w:val="00B8351B"/>
    <w:rsid w:val="00B84888"/>
    <w:rsid w:val="00B85761"/>
    <w:rsid w:val="00B8746C"/>
    <w:rsid w:val="00B878F5"/>
    <w:rsid w:val="00B9497B"/>
    <w:rsid w:val="00B96C0B"/>
    <w:rsid w:val="00BA01CD"/>
    <w:rsid w:val="00BA0807"/>
    <w:rsid w:val="00BA20B8"/>
    <w:rsid w:val="00BA29F9"/>
    <w:rsid w:val="00BA3CE0"/>
    <w:rsid w:val="00BA7ACD"/>
    <w:rsid w:val="00BB0626"/>
    <w:rsid w:val="00BB0C88"/>
    <w:rsid w:val="00BB38E5"/>
    <w:rsid w:val="00BB52BD"/>
    <w:rsid w:val="00BB6C7C"/>
    <w:rsid w:val="00BB78D9"/>
    <w:rsid w:val="00BC20DB"/>
    <w:rsid w:val="00BC20E6"/>
    <w:rsid w:val="00BC2513"/>
    <w:rsid w:val="00BC2E86"/>
    <w:rsid w:val="00BC3FC9"/>
    <w:rsid w:val="00BC447E"/>
    <w:rsid w:val="00BC4A24"/>
    <w:rsid w:val="00BC5A10"/>
    <w:rsid w:val="00BD26DA"/>
    <w:rsid w:val="00BD4B38"/>
    <w:rsid w:val="00BD5BE7"/>
    <w:rsid w:val="00BD6921"/>
    <w:rsid w:val="00BD7543"/>
    <w:rsid w:val="00BD7AB9"/>
    <w:rsid w:val="00BE0041"/>
    <w:rsid w:val="00BE0D32"/>
    <w:rsid w:val="00BE1D66"/>
    <w:rsid w:val="00BE23D0"/>
    <w:rsid w:val="00BE370A"/>
    <w:rsid w:val="00BE3F5B"/>
    <w:rsid w:val="00BE40A6"/>
    <w:rsid w:val="00BE5E8D"/>
    <w:rsid w:val="00BE612B"/>
    <w:rsid w:val="00BE67EA"/>
    <w:rsid w:val="00BE7A47"/>
    <w:rsid w:val="00BF0A2E"/>
    <w:rsid w:val="00BF0B19"/>
    <w:rsid w:val="00BF1AA5"/>
    <w:rsid w:val="00BF261C"/>
    <w:rsid w:val="00BF35B4"/>
    <w:rsid w:val="00BF3D22"/>
    <w:rsid w:val="00BF41DB"/>
    <w:rsid w:val="00BF425A"/>
    <w:rsid w:val="00BF5010"/>
    <w:rsid w:val="00BF70AF"/>
    <w:rsid w:val="00BF7FB2"/>
    <w:rsid w:val="00C030B8"/>
    <w:rsid w:val="00C04070"/>
    <w:rsid w:val="00C046B6"/>
    <w:rsid w:val="00C067CF"/>
    <w:rsid w:val="00C072AC"/>
    <w:rsid w:val="00C07928"/>
    <w:rsid w:val="00C11C01"/>
    <w:rsid w:val="00C12361"/>
    <w:rsid w:val="00C13218"/>
    <w:rsid w:val="00C13325"/>
    <w:rsid w:val="00C15319"/>
    <w:rsid w:val="00C15A4B"/>
    <w:rsid w:val="00C16814"/>
    <w:rsid w:val="00C16C2D"/>
    <w:rsid w:val="00C17B12"/>
    <w:rsid w:val="00C21221"/>
    <w:rsid w:val="00C21307"/>
    <w:rsid w:val="00C219BD"/>
    <w:rsid w:val="00C21C0F"/>
    <w:rsid w:val="00C24650"/>
    <w:rsid w:val="00C24FC7"/>
    <w:rsid w:val="00C25253"/>
    <w:rsid w:val="00C316DB"/>
    <w:rsid w:val="00C32E0C"/>
    <w:rsid w:val="00C33283"/>
    <w:rsid w:val="00C33D5C"/>
    <w:rsid w:val="00C34343"/>
    <w:rsid w:val="00C34B98"/>
    <w:rsid w:val="00C375A8"/>
    <w:rsid w:val="00C413F7"/>
    <w:rsid w:val="00C4165E"/>
    <w:rsid w:val="00C41D0A"/>
    <w:rsid w:val="00C455F5"/>
    <w:rsid w:val="00C46D38"/>
    <w:rsid w:val="00C47157"/>
    <w:rsid w:val="00C5094A"/>
    <w:rsid w:val="00C51058"/>
    <w:rsid w:val="00C515E1"/>
    <w:rsid w:val="00C53098"/>
    <w:rsid w:val="00C53205"/>
    <w:rsid w:val="00C536CE"/>
    <w:rsid w:val="00C53777"/>
    <w:rsid w:val="00C5591A"/>
    <w:rsid w:val="00C55AB1"/>
    <w:rsid w:val="00C6181F"/>
    <w:rsid w:val="00C61C64"/>
    <w:rsid w:val="00C63CB6"/>
    <w:rsid w:val="00C65251"/>
    <w:rsid w:val="00C6550C"/>
    <w:rsid w:val="00C662AD"/>
    <w:rsid w:val="00C66632"/>
    <w:rsid w:val="00C6788A"/>
    <w:rsid w:val="00C679FF"/>
    <w:rsid w:val="00C70DF9"/>
    <w:rsid w:val="00C7177A"/>
    <w:rsid w:val="00C72468"/>
    <w:rsid w:val="00C76DF6"/>
    <w:rsid w:val="00C77867"/>
    <w:rsid w:val="00C77F49"/>
    <w:rsid w:val="00C80992"/>
    <w:rsid w:val="00C80C92"/>
    <w:rsid w:val="00C82EFF"/>
    <w:rsid w:val="00C836BE"/>
    <w:rsid w:val="00C854B5"/>
    <w:rsid w:val="00C867E8"/>
    <w:rsid w:val="00C902F8"/>
    <w:rsid w:val="00C917E4"/>
    <w:rsid w:val="00C91A34"/>
    <w:rsid w:val="00C93723"/>
    <w:rsid w:val="00C958BE"/>
    <w:rsid w:val="00C95FF2"/>
    <w:rsid w:val="00C96DFF"/>
    <w:rsid w:val="00C970C0"/>
    <w:rsid w:val="00C97FB5"/>
    <w:rsid w:val="00CA0EEB"/>
    <w:rsid w:val="00CA183F"/>
    <w:rsid w:val="00CA1D12"/>
    <w:rsid w:val="00CA25EA"/>
    <w:rsid w:val="00CA31A6"/>
    <w:rsid w:val="00CA5B07"/>
    <w:rsid w:val="00CA6042"/>
    <w:rsid w:val="00CA62F7"/>
    <w:rsid w:val="00CA70F5"/>
    <w:rsid w:val="00CB0301"/>
    <w:rsid w:val="00CB0C36"/>
    <w:rsid w:val="00CB161D"/>
    <w:rsid w:val="00CB5155"/>
    <w:rsid w:val="00CB5CF2"/>
    <w:rsid w:val="00CB5F4C"/>
    <w:rsid w:val="00CB6421"/>
    <w:rsid w:val="00CB7A60"/>
    <w:rsid w:val="00CB7BE7"/>
    <w:rsid w:val="00CC11C8"/>
    <w:rsid w:val="00CC2171"/>
    <w:rsid w:val="00CC490E"/>
    <w:rsid w:val="00CC6F88"/>
    <w:rsid w:val="00CC7FE4"/>
    <w:rsid w:val="00CD1E4E"/>
    <w:rsid w:val="00CD30BF"/>
    <w:rsid w:val="00CD3E86"/>
    <w:rsid w:val="00CD6A5A"/>
    <w:rsid w:val="00CD72DA"/>
    <w:rsid w:val="00CE00DD"/>
    <w:rsid w:val="00CE01AD"/>
    <w:rsid w:val="00CE1153"/>
    <w:rsid w:val="00CE1B44"/>
    <w:rsid w:val="00CE2E07"/>
    <w:rsid w:val="00CE39C2"/>
    <w:rsid w:val="00CF061F"/>
    <w:rsid w:val="00CF17BE"/>
    <w:rsid w:val="00CF4406"/>
    <w:rsid w:val="00CF5AB7"/>
    <w:rsid w:val="00CF5F8A"/>
    <w:rsid w:val="00D027F1"/>
    <w:rsid w:val="00D03B46"/>
    <w:rsid w:val="00D03CDE"/>
    <w:rsid w:val="00D04CB0"/>
    <w:rsid w:val="00D05A00"/>
    <w:rsid w:val="00D06A34"/>
    <w:rsid w:val="00D11F38"/>
    <w:rsid w:val="00D13AC0"/>
    <w:rsid w:val="00D14B5C"/>
    <w:rsid w:val="00D154E4"/>
    <w:rsid w:val="00D16B61"/>
    <w:rsid w:val="00D20558"/>
    <w:rsid w:val="00D21B8B"/>
    <w:rsid w:val="00D22037"/>
    <w:rsid w:val="00D22D30"/>
    <w:rsid w:val="00D243EB"/>
    <w:rsid w:val="00D25B9F"/>
    <w:rsid w:val="00D26CE2"/>
    <w:rsid w:val="00D26E73"/>
    <w:rsid w:val="00D26FBC"/>
    <w:rsid w:val="00D27CC7"/>
    <w:rsid w:val="00D310ED"/>
    <w:rsid w:val="00D315C4"/>
    <w:rsid w:val="00D315CE"/>
    <w:rsid w:val="00D3228D"/>
    <w:rsid w:val="00D3516A"/>
    <w:rsid w:val="00D368E8"/>
    <w:rsid w:val="00D44088"/>
    <w:rsid w:val="00D4580B"/>
    <w:rsid w:val="00D4672C"/>
    <w:rsid w:val="00D46BEF"/>
    <w:rsid w:val="00D47C0C"/>
    <w:rsid w:val="00D5230E"/>
    <w:rsid w:val="00D5242D"/>
    <w:rsid w:val="00D52485"/>
    <w:rsid w:val="00D524BD"/>
    <w:rsid w:val="00D52904"/>
    <w:rsid w:val="00D53A12"/>
    <w:rsid w:val="00D54650"/>
    <w:rsid w:val="00D56948"/>
    <w:rsid w:val="00D569C9"/>
    <w:rsid w:val="00D60BAD"/>
    <w:rsid w:val="00D619B9"/>
    <w:rsid w:val="00D62EC7"/>
    <w:rsid w:val="00D63B65"/>
    <w:rsid w:val="00D67CAC"/>
    <w:rsid w:val="00D7003B"/>
    <w:rsid w:val="00D709BE"/>
    <w:rsid w:val="00D76670"/>
    <w:rsid w:val="00D77FFC"/>
    <w:rsid w:val="00D80D12"/>
    <w:rsid w:val="00D80D5B"/>
    <w:rsid w:val="00D871D5"/>
    <w:rsid w:val="00D87903"/>
    <w:rsid w:val="00D87CE5"/>
    <w:rsid w:val="00D90CC2"/>
    <w:rsid w:val="00D910DF"/>
    <w:rsid w:val="00D9263B"/>
    <w:rsid w:val="00D93DCC"/>
    <w:rsid w:val="00D96318"/>
    <w:rsid w:val="00DA0D0B"/>
    <w:rsid w:val="00DA1C86"/>
    <w:rsid w:val="00DA3D17"/>
    <w:rsid w:val="00DA4BF1"/>
    <w:rsid w:val="00DA606B"/>
    <w:rsid w:val="00DA7C54"/>
    <w:rsid w:val="00DB0EF2"/>
    <w:rsid w:val="00DB2DA8"/>
    <w:rsid w:val="00DB36AF"/>
    <w:rsid w:val="00DB3E74"/>
    <w:rsid w:val="00DB6D8A"/>
    <w:rsid w:val="00DB7780"/>
    <w:rsid w:val="00DC112D"/>
    <w:rsid w:val="00DC15D8"/>
    <w:rsid w:val="00DC2F84"/>
    <w:rsid w:val="00DC34C8"/>
    <w:rsid w:val="00DC45DF"/>
    <w:rsid w:val="00DD0232"/>
    <w:rsid w:val="00DD15D6"/>
    <w:rsid w:val="00DD1637"/>
    <w:rsid w:val="00DD354C"/>
    <w:rsid w:val="00DD3B05"/>
    <w:rsid w:val="00DD4550"/>
    <w:rsid w:val="00DD4B07"/>
    <w:rsid w:val="00DD4C1D"/>
    <w:rsid w:val="00DD504A"/>
    <w:rsid w:val="00DD7F4B"/>
    <w:rsid w:val="00DE0D2D"/>
    <w:rsid w:val="00DE1043"/>
    <w:rsid w:val="00DE66FC"/>
    <w:rsid w:val="00DF2BA0"/>
    <w:rsid w:val="00DF2C4E"/>
    <w:rsid w:val="00DF3415"/>
    <w:rsid w:val="00DF3BC4"/>
    <w:rsid w:val="00DF4F3E"/>
    <w:rsid w:val="00DF6C6B"/>
    <w:rsid w:val="00DF787D"/>
    <w:rsid w:val="00E0231D"/>
    <w:rsid w:val="00E024FE"/>
    <w:rsid w:val="00E0455D"/>
    <w:rsid w:val="00E04A6E"/>
    <w:rsid w:val="00E04A9D"/>
    <w:rsid w:val="00E04B60"/>
    <w:rsid w:val="00E05466"/>
    <w:rsid w:val="00E058D8"/>
    <w:rsid w:val="00E06A04"/>
    <w:rsid w:val="00E10172"/>
    <w:rsid w:val="00E11ED6"/>
    <w:rsid w:val="00E124D3"/>
    <w:rsid w:val="00E1266D"/>
    <w:rsid w:val="00E1371C"/>
    <w:rsid w:val="00E1511A"/>
    <w:rsid w:val="00E15A13"/>
    <w:rsid w:val="00E16C2E"/>
    <w:rsid w:val="00E20191"/>
    <w:rsid w:val="00E205B7"/>
    <w:rsid w:val="00E21B4D"/>
    <w:rsid w:val="00E21F19"/>
    <w:rsid w:val="00E23E62"/>
    <w:rsid w:val="00E24E92"/>
    <w:rsid w:val="00E25B07"/>
    <w:rsid w:val="00E25DF5"/>
    <w:rsid w:val="00E26C0C"/>
    <w:rsid w:val="00E2789E"/>
    <w:rsid w:val="00E307E6"/>
    <w:rsid w:val="00E30E68"/>
    <w:rsid w:val="00E31D5C"/>
    <w:rsid w:val="00E3252C"/>
    <w:rsid w:val="00E33D71"/>
    <w:rsid w:val="00E37685"/>
    <w:rsid w:val="00E445E8"/>
    <w:rsid w:val="00E46BE2"/>
    <w:rsid w:val="00E47257"/>
    <w:rsid w:val="00E47597"/>
    <w:rsid w:val="00E516E4"/>
    <w:rsid w:val="00E52514"/>
    <w:rsid w:val="00E53646"/>
    <w:rsid w:val="00E53A33"/>
    <w:rsid w:val="00E54661"/>
    <w:rsid w:val="00E54C03"/>
    <w:rsid w:val="00E55434"/>
    <w:rsid w:val="00E55858"/>
    <w:rsid w:val="00E5603D"/>
    <w:rsid w:val="00E5647E"/>
    <w:rsid w:val="00E6134F"/>
    <w:rsid w:val="00E6226C"/>
    <w:rsid w:val="00E633BD"/>
    <w:rsid w:val="00E639A8"/>
    <w:rsid w:val="00E65078"/>
    <w:rsid w:val="00E67F16"/>
    <w:rsid w:val="00E700EC"/>
    <w:rsid w:val="00E7029C"/>
    <w:rsid w:val="00E70497"/>
    <w:rsid w:val="00E70D0C"/>
    <w:rsid w:val="00E71B44"/>
    <w:rsid w:val="00E76459"/>
    <w:rsid w:val="00E81070"/>
    <w:rsid w:val="00E81BB4"/>
    <w:rsid w:val="00E83D83"/>
    <w:rsid w:val="00E84A29"/>
    <w:rsid w:val="00E8541D"/>
    <w:rsid w:val="00E859DA"/>
    <w:rsid w:val="00E85AE8"/>
    <w:rsid w:val="00E85C48"/>
    <w:rsid w:val="00E867ED"/>
    <w:rsid w:val="00E90A1D"/>
    <w:rsid w:val="00E920A9"/>
    <w:rsid w:val="00E92703"/>
    <w:rsid w:val="00E92DD2"/>
    <w:rsid w:val="00E930C0"/>
    <w:rsid w:val="00E94533"/>
    <w:rsid w:val="00E95B33"/>
    <w:rsid w:val="00E963F3"/>
    <w:rsid w:val="00E96B4C"/>
    <w:rsid w:val="00E96BA4"/>
    <w:rsid w:val="00EA1BED"/>
    <w:rsid w:val="00EA1F9C"/>
    <w:rsid w:val="00EA1FEE"/>
    <w:rsid w:val="00EA2975"/>
    <w:rsid w:val="00EA3B8D"/>
    <w:rsid w:val="00EA4417"/>
    <w:rsid w:val="00EA4700"/>
    <w:rsid w:val="00EA59C9"/>
    <w:rsid w:val="00EA653B"/>
    <w:rsid w:val="00EA6A98"/>
    <w:rsid w:val="00EA762E"/>
    <w:rsid w:val="00EA7C3B"/>
    <w:rsid w:val="00EB1932"/>
    <w:rsid w:val="00EB2FB6"/>
    <w:rsid w:val="00EB3801"/>
    <w:rsid w:val="00EB4A87"/>
    <w:rsid w:val="00EB52C0"/>
    <w:rsid w:val="00EC02D3"/>
    <w:rsid w:val="00EC1C77"/>
    <w:rsid w:val="00EC2352"/>
    <w:rsid w:val="00EC2714"/>
    <w:rsid w:val="00EC38B2"/>
    <w:rsid w:val="00EC3AA2"/>
    <w:rsid w:val="00EC3D5C"/>
    <w:rsid w:val="00EC4BA9"/>
    <w:rsid w:val="00EC4CA2"/>
    <w:rsid w:val="00ED0BF2"/>
    <w:rsid w:val="00ED27AA"/>
    <w:rsid w:val="00ED3CB0"/>
    <w:rsid w:val="00ED4B93"/>
    <w:rsid w:val="00ED6B79"/>
    <w:rsid w:val="00ED6BA5"/>
    <w:rsid w:val="00EE0A6B"/>
    <w:rsid w:val="00EE1193"/>
    <w:rsid w:val="00EE39F0"/>
    <w:rsid w:val="00EE3CAA"/>
    <w:rsid w:val="00EE4B29"/>
    <w:rsid w:val="00EE5169"/>
    <w:rsid w:val="00EE7E1C"/>
    <w:rsid w:val="00EF01A2"/>
    <w:rsid w:val="00EF0651"/>
    <w:rsid w:val="00EF0779"/>
    <w:rsid w:val="00EF1B52"/>
    <w:rsid w:val="00EF3C02"/>
    <w:rsid w:val="00EF4405"/>
    <w:rsid w:val="00EF57D5"/>
    <w:rsid w:val="00EF587D"/>
    <w:rsid w:val="00EF6551"/>
    <w:rsid w:val="00EF73DE"/>
    <w:rsid w:val="00EF7FC8"/>
    <w:rsid w:val="00F02489"/>
    <w:rsid w:val="00F069B3"/>
    <w:rsid w:val="00F07183"/>
    <w:rsid w:val="00F07282"/>
    <w:rsid w:val="00F10A2B"/>
    <w:rsid w:val="00F123FD"/>
    <w:rsid w:val="00F12D79"/>
    <w:rsid w:val="00F14B14"/>
    <w:rsid w:val="00F14E59"/>
    <w:rsid w:val="00F15318"/>
    <w:rsid w:val="00F15CDC"/>
    <w:rsid w:val="00F21BDB"/>
    <w:rsid w:val="00F2415E"/>
    <w:rsid w:val="00F24997"/>
    <w:rsid w:val="00F26977"/>
    <w:rsid w:val="00F27968"/>
    <w:rsid w:val="00F35BDA"/>
    <w:rsid w:val="00F3762C"/>
    <w:rsid w:val="00F37BC3"/>
    <w:rsid w:val="00F426BD"/>
    <w:rsid w:val="00F42F0E"/>
    <w:rsid w:val="00F44268"/>
    <w:rsid w:val="00F44F33"/>
    <w:rsid w:val="00F46CB8"/>
    <w:rsid w:val="00F46DCD"/>
    <w:rsid w:val="00F46FB6"/>
    <w:rsid w:val="00F477C3"/>
    <w:rsid w:val="00F47A46"/>
    <w:rsid w:val="00F52003"/>
    <w:rsid w:val="00F52573"/>
    <w:rsid w:val="00F53925"/>
    <w:rsid w:val="00F53B50"/>
    <w:rsid w:val="00F53C01"/>
    <w:rsid w:val="00F547A3"/>
    <w:rsid w:val="00F54BB8"/>
    <w:rsid w:val="00F553A9"/>
    <w:rsid w:val="00F57396"/>
    <w:rsid w:val="00F579CA"/>
    <w:rsid w:val="00F607A4"/>
    <w:rsid w:val="00F61311"/>
    <w:rsid w:val="00F636F1"/>
    <w:rsid w:val="00F63DA1"/>
    <w:rsid w:val="00F63FF1"/>
    <w:rsid w:val="00F641F7"/>
    <w:rsid w:val="00F642AD"/>
    <w:rsid w:val="00F65267"/>
    <w:rsid w:val="00F65277"/>
    <w:rsid w:val="00F6596D"/>
    <w:rsid w:val="00F65C56"/>
    <w:rsid w:val="00F67F39"/>
    <w:rsid w:val="00F7178F"/>
    <w:rsid w:val="00F73651"/>
    <w:rsid w:val="00F740E1"/>
    <w:rsid w:val="00F740F2"/>
    <w:rsid w:val="00F77382"/>
    <w:rsid w:val="00F77BFA"/>
    <w:rsid w:val="00F80968"/>
    <w:rsid w:val="00F80D37"/>
    <w:rsid w:val="00F86A0D"/>
    <w:rsid w:val="00F90AE7"/>
    <w:rsid w:val="00F91329"/>
    <w:rsid w:val="00F92B63"/>
    <w:rsid w:val="00F939A7"/>
    <w:rsid w:val="00F939AA"/>
    <w:rsid w:val="00F95403"/>
    <w:rsid w:val="00F95FC4"/>
    <w:rsid w:val="00F96DD3"/>
    <w:rsid w:val="00F96E66"/>
    <w:rsid w:val="00F97626"/>
    <w:rsid w:val="00FA05CD"/>
    <w:rsid w:val="00FA06BB"/>
    <w:rsid w:val="00FA086A"/>
    <w:rsid w:val="00FA35EF"/>
    <w:rsid w:val="00FA3619"/>
    <w:rsid w:val="00FA3B7A"/>
    <w:rsid w:val="00FA3CA7"/>
    <w:rsid w:val="00FA492C"/>
    <w:rsid w:val="00FA7467"/>
    <w:rsid w:val="00FB00DF"/>
    <w:rsid w:val="00FB2284"/>
    <w:rsid w:val="00FB2B4A"/>
    <w:rsid w:val="00FB3C02"/>
    <w:rsid w:val="00FB4EFF"/>
    <w:rsid w:val="00FB5CF5"/>
    <w:rsid w:val="00FB5F74"/>
    <w:rsid w:val="00FB782E"/>
    <w:rsid w:val="00FC0F15"/>
    <w:rsid w:val="00FC0F43"/>
    <w:rsid w:val="00FC1FD2"/>
    <w:rsid w:val="00FC3F45"/>
    <w:rsid w:val="00FC5569"/>
    <w:rsid w:val="00FC60BD"/>
    <w:rsid w:val="00FC61CB"/>
    <w:rsid w:val="00FC6B6D"/>
    <w:rsid w:val="00FC73FD"/>
    <w:rsid w:val="00FC771D"/>
    <w:rsid w:val="00FC7B6F"/>
    <w:rsid w:val="00FD2037"/>
    <w:rsid w:val="00FD318B"/>
    <w:rsid w:val="00FD3F7B"/>
    <w:rsid w:val="00FD455E"/>
    <w:rsid w:val="00FD47B2"/>
    <w:rsid w:val="00FD7D76"/>
    <w:rsid w:val="00FE0BF0"/>
    <w:rsid w:val="00FE0E65"/>
    <w:rsid w:val="00FE15A8"/>
    <w:rsid w:val="00FE312D"/>
    <w:rsid w:val="00FE400A"/>
    <w:rsid w:val="00FE4A44"/>
    <w:rsid w:val="00FE63C1"/>
    <w:rsid w:val="00FE6440"/>
    <w:rsid w:val="00FE68EE"/>
    <w:rsid w:val="00FE7393"/>
    <w:rsid w:val="00FF0162"/>
    <w:rsid w:val="00FF0455"/>
    <w:rsid w:val="00FF0477"/>
    <w:rsid w:val="00FF09C4"/>
    <w:rsid w:val="00FF0C43"/>
    <w:rsid w:val="00FF1612"/>
    <w:rsid w:val="00FF204A"/>
    <w:rsid w:val="00FF2553"/>
    <w:rsid w:val="00FF2CED"/>
    <w:rsid w:val="00FF30F6"/>
    <w:rsid w:val="00FF3646"/>
    <w:rsid w:val="00FF44D1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103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709"/>
      <w:jc w:val="center"/>
      <w:outlineLvl w:val="0"/>
    </w:pPr>
    <w:rPr>
      <w:rFonts w:ascii="Courier New" w:hAnsi="Courier New" w:cs="Courier New"/>
      <w:b/>
      <w:bCs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Courier New" w:hAnsi="Courier New" w:cs="Courier New"/>
      <w:sz w:val="28"/>
    </w:rPr>
  </w:style>
  <w:style w:type="paragraph" w:styleId="3">
    <w:name w:val="heading 3"/>
    <w:basedOn w:val="a"/>
    <w:next w:val="a"/>
    <w:link w:val="30"/>
    <w:qFormat/>
    <w:rsid w:val="00F14E59"/>
    <w:pPr>
      <w:keepNext/>
      <w:tabs>
        <w:tab w:val="left" w:pos="1560"/>
        <w:tab w:val="left" w:pos="1843"/>
        <w:tab w:val="left" w:pos="2127"/>
      </w:tabs>
      <w:ind w:firstLine="720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14E59"/>
    <w:pPr>
      <w:keepNext/>
      <w:jc w:val="center"/>
      <w:outlineLvl w:val="3"/>
    </w:pPr>
    <w:rPr>
      <w:b/>
      <w:sz w:val="36"/>
      <w:szCs w:val="20"/>
      <w:lang w:val="en-GB"/>
    </w:rPr>
  </w:style>
  <w:style w:type="paragraph" w:styleId="5">
    <w:name w:val="heading 5"/>
    <w:basedOn w:val="a"/>
    <w:next w:val="a"/>
    <w:link w:val="50"/>
    <w:qFormat/>
    <w:rsid w:val="00F14E59"/>
    <w:pPr>
      <w:keepNext/>
      <w:spacing w:before="120"/>
      <w:jc w:val="center"/>
      <w:outlineLvl w:val="4"/>
    </w:pPr>
    <w:rPr>
      <w:b/>
      <w:sz w:val="28"/>
      <w:szCs w:val="20"/>
      <w:lang w:val="en-GB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30">
    <w:name w:val="Заголовок 3 Знак"/>
    <w:basedOn w:val="a0"/>
    <w:link w:val="3"/>
    <w:rsid w:val="00F14E59"/>
    <w:rPr>
      <w:sz w:val="28"/>
    </w:rPr>
  </w:style>
  <w:style w:type="character" w:customStyle="1" w:styleId="40">
    <w:name w:val="Заголовок 4 Знак"/>
    <w:basedOn w:val="a0"/>
    <w:link w:val="4"/>
    <w:uiPriority w:val="9"/>
    <w:rsid w:val="00F14E59"/>
    <w:rPr>
      <w:b/>
      <w:sz w:val="36"/>
      <w:lang w:val="en-GB"/>
    </w:rPr>
  </w:style>
  <w:style w:type="character" w:customStyle="1" w:styleId="50">
    <w:name w:val="Заголовок 5 Знак"/>
    <w:basedOn w:val="a0"/>
    <w:link w:val="5"/>
    <w:rsid w:val="00F14E59"/>
    <w:rPr>
      <w:b/>
      <w:sz w:val="28"/>
      <w:lang w:val="en-GB"/>
    </w:rPr>
  </w:style>
  <w:style w:type="paragraph" w:styleId="a3">
    <w:name w:val="Body Text"/>
    <w:basedOn w:val="a"/>
    <w:link w:val="a4"/>
    <w:pPr>
      <w:jc w:val="both"/>
    </w:pPr>
    <w:rPr>
      <w:rFonts w:ascii="Courier New" w:hAnsi="Courier New" w:cs="Courier New"/>
      <w:sz w:val="28"/>
    </w:rPr>
  </w:style>
  <w:style w:type="character" w:customStyle="1" w:styleId="a4">
    <w:name w:val="Основной текст Знак"/>
    <w:basedOn w:val="a0"/>
    <w:link w:val="a3"/>
    <w:rsid w:val="003F5B2C"/>
    <w:rPr>
      <w:rFonts w:ascii="Courier New" w:hAnsi="Courier New" w:cs="Courier New"/>
      <w:sz w:val="28"/>
      <w:szCs w:val="24"/>
    </w:rPr>
  </w:style>
  <w:style w:type="paragraph" w:customStyle="1" w:styleId="ConsPlusTitle">
    <w:name w:val="ConsPlusTitle"/>
    <w:rsid w:val="00CE01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2B00AD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Cell">
    <w:name w:val="ConsPlusCell"/>
    <w:uiPriority w:val="99"/>
    <w:rsid w:val="002B00A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3C46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461C"/>
    <w:rPr>
      <w:sz w:val="24"/>
      <w:szCs w:val="24"/>
    </w:rPr>
  </w:style>
  <w:style w:type="paragraph" w:styleId="a7">
    <w:name w:val="footer"/>
    <w:basedOn w:val="a"/>
    <w:link w:val="a8"/>
    <w:uiPriority w:val="99"/>
    <w:rsid w:val="003C46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461C"/>
    <w:rPr>
      <w:sz w:val="24"/>
      <w:szCs w:val="24"/>
    </w:rPr>
  </w:style>
  <w:style w:type="paragraph" w:customStyle="1" w:styleId="ConsPlusNormal">
    <w:name w:val="ConsPlusNormal"/>
    <w:rsid w:val="001C637C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0">
    <w:name w:val="çàãîëîâîê 1"/>
    <w:basedOn w:val="a"/>
    <w:next w:val="a"/>
    <w:rsid w:val="00F14E59"/>
    <w:pPr>
      <w:keepNext/>
      <w:spacing w:before="120"/>
      <w:ind w:firstLine="720"/>
      <w:jc w:val="both"/>
    </w:pPr>
    <w:rPr>
      <w:rFonts w:ascii="Arial" w:hAnsi="Arial"/>
      <w:sz w:val="32"/>
      <w:szCs w:val="20"/>
    </w:rPr>
  </w:style>
  <w:style w:type="paragraph" w:styleId="a9">
    <w:name w:val="Balloon Text"/>
    <w:basedOn w:val="a"/>
    <w:link w:val="aa"/>
    <w:rsid w:val="00F14E59"/>
    <w:rPr>
      <w:rFonts w:ascii="Tahoma" w:hAnsi="Tahoma"/>
      <w:sz w:val="16"/>
      <w:szCs w:val="16"/>
      <w:lang w:val="en-GB"/>
    </w:rPr>
  </w:style>
  <w:style w:type="character" w:customStyle="1" w:styleId="aa">
    <w:name w:val="Текст выноски Знак"/>
    <w:basedOn w:val="a0"/>
    <w:link w:val="a9"/>
    <w:rsid w:val="00F14E59"/>
    <w:rPr>
      <w:rFonts w:ascii="Tahoma" w:hAnsi="Tahoma"/>
      <w:sz w:val="16"/>
      <w:szCs w:val="16"/>
      <w:lang w:val="en-GB"/>
    </w:rPr>
  </w:style>
  <w:style w:type="paragraph" w:styleId="ab">
    <w:name w:val="Normal (Web)"/>
    <w:basedOn w:val="a"/>
    <w:uiPriority w:val="99"/>
    <w:unhideWhenUsed/>
    <w:rsid w:val="00F14E59"/>
    <w:pPr>
      <w:spacing w:before="100" w:beforeAutospacing="1" w:after="90"/>
    </w:pPr>
    <w:rPr>
      <w:sz w:val="18"/>
      <w:szCs w:val="18"/>
    </w:rPr>
  </w:style>
  <w:style w:type="character" w:customStyle="1" w:styleId="ac">
    <w:name w:val="Название Знак"/>
    <w:link w:val="ad"/>
    <w:uiPriority w:val="99"/>
    <w:rsid w:val="00F14E59"/>
    <w:rPr>
      <w:b/>
      <w:bCs/>
      <w:sz w:val="24"/>
      <w:szCs w:val="24"/>
    </w:rPr>
  </w:style>
  <w:style w:type="paragraph" w:styleId="ad">
    <w:name w:val="Title"/>
    <w:basedOn w:val="a"/>
    <w:link w:val="ac"/>
    <w:uiPriority w:val="99"/>
    <w:qFormat/>
    <w:rsid w:val="00F14E59"/>
    <w:pPr>
      <w:jc w:val="center"/>
    </w:pPr>
    <w:rPr>
      <w:b/>
      <w:bCs/>
      <w:lang/>
    </w:rPr>
  </w:style>
  <w:style w:type="character" w:customStyle="1" w:styleId="11">
    <w:name w:val="Название Знак1"/>
    <w:basedOn w:val="a0"/>
    <w:link w:val="ad"/>
    <w:rsid w:val="00F14E5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TML">
    <w:name w:val="Стандартный HTML Знак"/>
    <w:link w:val="HTML0"/>
    <w:rsid w:val="00F14E59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F14E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1">
    <w:name w:val="Стандартный HTML Знак1"/>
    <w:basedOn w:val="a0"/>
    <w:link w:val="HTML0"/>
    <w:rsid w:val="00F14E59"/>
    <w:rPr>
      <w:rFonts w:ascii="Courier New" w:hAnsi="Courier New" w:cs="Courier New"/>
    </w:rPr>
  </w:style>
  <w:style w:type="paragraph" w:customStyle="1" w:styleId="ConsNonformat">
    <w:name w:val="ConsNonformat"/>
    <w:rsid w:val="00F14E5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F14E5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DocList">
    <w:name w:val="ConsPlusDocList"/>
    <w:uiPriority w:val="99"/>
    <w:rsid w:val="00F14E5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No Spacing"/>
    <w:link w:val="af"/>
    <w:uiPriority w:val="1"/>
    <w:qFormat/>
    <w:rsid w:val="00F14E59"/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F14E5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styleId="af0">
    <w:name w:val="Hyperlink"/>
    <w:unhideWhenUsed/>
    <w:rsid w:val="00F14E59"/>
    <w:rPr>
      <w:color w:val="0000FF"/>
      <w:u w:val="single"/>
    </w:rPr>
  </w:style>
  <w:style w:type="paragraph" w:customStyle="1" w:styleId="BodyText22">
    <w:name w:val="Body Text 22"/>
    <w:basedOn w:val="a"/>
    <w:rsid w:val="00F14E5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F14E59"/>
  </w:style>
  <w:style w:type="character" w:customStyle="1" w:styleId="PointChar">
    <w:name w:val="Point Char"/>
    <w:link w:val="Point"/>
    <w:locked/>
    <w:rsid w:val="00F14E59"/>
    <w:rPr>
      <w:sz w:val="24"/>
      <w:szCs w:val="24"/>
    </w:rPr>
  </w:style>
  <w:style w:type="paragraph" w:customStyle="1" w:styleId="Point">
    <w:name w:val="Point"/>
    <w:basedOn w:val="a"/>
    <w:link w:val="PointChar"/>
    <w:rsid w:val="00F14E59"/>
    <w:pPr>
      <w:spacing w:before="120" w:line="288" w:lineRule="auto"/>
      <w:ind w:firstLine="720"/>
      <w:jc w:val="both"/>
    </w:pPr>
    <w:rPr>
      <w:lang/>
    </w:rPr>
  </w:style>
  <w:style w:type="paragraph" w:styleId="af1">
    <w:name w:val="List Paragraph"/>
    <w:basedOn w:val="a"/>
    <w:uiPriority w:val="34"/>
    <w:qFormat/>
    <w:rsid w:val="00F14E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Нормальный (таблица)"/>
    <w:basedOn w:val="a"/>
    <w:next w:val="a"/>
    <w:rsid w:val="00F14E5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3">
    <w:name w:val="Прижатый влево"/>
    <w:basedOn w:val="a"/>
    <w:next w:val="a"/>
    <w:rsid w:val="00F14E59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12">
    <w:name w:val="1 Знак Знак Знак Знак"/>
    <w:basedOn w:val="a"/>
    <w:rsid w:val="00F14E59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3">
    <w:name w:val="Абзац списка1"/>
    <w:basedOn w:val="a"/>
    <w:rsid w:val="00F14E59"/>
    <w:pPr>
      <w:ind w:left="720"/>
    </w:pPr>
    <w:rPr>
      <w:rFonts w:eastAsia="SimSun"/>
      <w:lang w:eastAsia="zh-CN"/>
    </w:rPr>
  </w:style>
  <w:style w:type="paragraph" w:styleId="20">
    <w:name w:val="Body Text Indent 2"/>
    <w:basedOn w:val="a"/>
    <w:link w:val="21"/>
    <w:rsid w:val="00F14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14E59"/>
    <w:rPr>
      <w:sz w:val="24"/>
      <w:szCs w:val="24"/>
    </w:rPr>
  </w:style>
  <w:style w:type="paragraph" w:styleId="22">
    <w:name w:val="Body Text 2"/>
    <w:basedOn w:val="a"/>
    <w:link w:val="23"/>
    <w:rsid w:val="00F14E59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basedOn w:val="a0"/>
    <w:link w:val="22"/>
    <w:rsid w:val="00F14E59"/>
  </w:style>
  <w:style w:type="paragraph" w:customStyle="1" w:styleId="Report">
    <w:name w:val="Report"/>
    <w:basedOn w:val="a"/>
    <w:rsid w:val="00F14E59"/>
    <w:pPr>
      <w:spacing w:line="360" w:lineRule="auto"/>
      <w:ind w:firstLine="567"/>
      <w:jc w:val="both"/>
    </w:pPr>
    <w:rPr>
      <w:szCs w:val="20"/>
    </w:rPr>
  </w:style>
  <w:style w:type="paragraph" w:styleId="af4">
    <w:name w:val="Body Text Indent"/>
    <w:basedOn w:val="a"/>
    <w:link w:val="af5"/>
    <w:rsid w:val="00F14E59"/>
    <w:pPr>
      <w:spacing w:after="120"/>
      <w:ind w:left="283"/>
    </w:pPr>
    <w:rPr>
      <w:sz w:val="20"/>
      <w:szCs w:val="20"/>
      <w:lang w:val="en-GB"/>
    </w:rPr>
  </w:style>
  <w:style w:type="character" w:customStyle="1" w:styleId="af5">
    <w:name w:val="Основной текст с отступом Знак"/>
    <w:basedOn w:val="a0"/>
    <w:link w:val="af4"/>
    <w:rsid w:val="00F14E59"/>
    <w:rPr>
      <w:lang w:val="en-GB"/>
    </w:rPr>
  </w:style>
  <w:style w:type="character" w:styleId="af6">
    <w:name w:val="page number"/>
    <w:basedOn w:val="a0"/>
    <w:rsid w:val="00F14E59"/>
  </w:style>
  <w:style w:type="paragraph" w:customStyle="1" w:styleId="CharChar">
    <w:name w:val="Char Char"/>
    <w:basedOn w:val="a"/>
    <w:rsid w:val="00F14E5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F14E59"/>
    <w:pPr>
      <w:spacing w:after="120"/>
    </w:pPr>
    <w:rPr>
      <w:sz w:val="16"/>
      <w:szCs w:val="16"/>
      <w:lang w:val="en-GB"/>
    </w:rPr>
  </w:style>
  <w:style w:type="character" w:customStyle="1" w:styleId="32">
    <w:name w:val="Основной текст 3 Знак"/>
    <w:basedOn w:val="a0"/>
    <w:link w:val="31"/>
    <w:rsid w:val="00F14E59"/>
    <w:rPr>
      <w:sz w:val="16"/>
      <w:szCs w:val="16"/>
      <w:lang w:val="en-GB"/>
    </w:rPr>
  </w:style>
  <w:style w:type="character" w:customStyle="1" w:styleId="14">
    <w:name w:val="Оглавление 1 Знак"/>
    <w:link w:val="15"/>
    <w:uiPriority w:val="39"/>
    <w:locked/>
    <w:rsid w:val="002B53F5"/>
    <w:rPr>
      <w:b/>
      <w:noProof/>
      <w:sz w:val="28"/>
      <w:szCs w:val="28"/>
    </w:rPr>
  </w:style>
  <w:style w:type="paragraph" w:styleId="15">
    <w:name w:val="toc 1"/>
    <w:basedOn w:val="a"/>
    <w:next w:val="a"/>
    <w:link w:val="14"/>
    <w:autoRedefine/>
    <w:uiPriority w:val="39"/>
    <w:rsid w:val="002B53F5"/>
    <w:pPr>
      <w:tabs>
        <w:tab w:val="right" w:leader="dot" w:pos="9344"/>
      </w:tabs>
      <w:spacing w:line="276" w:lineRule="auto"/>
      <w:jc w:val="both"/>
    </w:pPr>
    <w:rPr>
      <w:b/>
      <w:noProof/>
      <w:sz w:val="28"/>
      <w:szCs w:val="28"/>
      <w:lang/>
    </w:rPr>
  </w:style>
  <w:style w:type="paragraph" w:styleId="33">
    <w:name w:val="toc 3"/>
    <w:basedOn w:val="a"/>
    <w:next w:val="a"/>
    <w:autoRedefine/>
    <w:uiPriority w:val="39"/>
    <w:rsid w:val="002B53F5"/>
    <w:pPr>
      <w:tabs>
        <w:tab w:val="right" w:leader="dot" w:pos="9344"/>
      </w:tabs>
      <w:spacing w:line="276" w:lineRule="auto"/>
      <w:jc w:val="both"/>
    </w:pPr>
    <w:rPr>
      <w:b/>
      <w:noProof/>
      <w:sz w:val="28"/>
      <w:szCs w:val="28"/>
    </w:rPr>
  </w:style>
  <w:style w:type="paragraph" w:styleId="24">
    <w:name w:val="toc 2"/>
    <w:basedOn w:val="a"/>
    <w:next w:val="a"/>
    <w:autoRedefine/>
    <w:uiPriority w:val="39"/>
    <w:rsid w:val="002B53F5"/>
    <w:pPr>
      <w:tabs>
        <w:tab w:val="right" w:leader="dot" w:pos="9344"/>
      </w:tabs>
      <w:spacing w:after="100" w:line="276" w:lineRule="auto"/>
      <w:jc w:val="both"/>
    </w:pPr>
    <w:rPr>
      <w:i/>
      <w:noProof/>
      <w:kern w:val="32"/>
      <w:sz w:val="28"/>
      <w:szCs w:val="22"/>
    </w:rPr>
  </w:style>
  <w:style w:type="character" w:customStyle="1" w:styleId="af">
    <w:name w:val="Без интервала Знак"/>
    <w:basedOn w:val="a0"/>
    <w:link w:val="ae"/>
    <w:uiPriority w:val="1"/>
    <w:rsid w:val="00DA4BF1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57B12DE1EE284F81A396A3D349178189">
    <w:name w:val="57B12DE1EE284F81A396A3D349178189"/>
    <w:rsid w:val="00DA4BF1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table" w:styleId="af7">
    <w:name w:val="Table Grid"/>
    <w:basedOn w:val="a1"/>
    <w:rsid w:val="00712F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V2">
    <w:name w:val="AV.Г.Заг2"/>
    <w:basedOn w:val="2"/>
    <w:link w:val="AV20"/>
    <w:qFormat/>
    <w:rsid w:val="00C21C0F"/>
    <w:pPr>
      <w:keepLines/>
      <w:spacing w:before="240" w:after="200"/>
      <w:ind w:left="709"/>
    </w:pPr>
    <w:rPr>
      <w:rFonts w:ascii="Times New Roman" w:hAnsi="Times New Roman" w:cs="Times New Roman"/>
      <w:b/>
      <w:bCs/>
      <w:smallCaps/>
      <w:color w:val="365F91"/>
      <w:sz w:val="27"/>
      <w:szCs w:val="27"/>
      <w:lang/>
    </w:rPr>
  </w:style>
  <w:style w:type="character" w:customStyle="1" w:styleId="AV20">
    <w:name w:val="AV.Г.Заг2 Знак"/>
    <w:link w:val="AV2"/>
    <w:locked/>
    <w:rsid w:val="00C21C0F"/>
    <w:rPr>
      <w:b/>
      <w:bCs/>
      <w:smallCaps/>
      <w:color w:val="365F91"/>
      <w:sz w:val="27"/>
      <w:szCs w:val="27"/>
    </w:rPr>
  </w:style>
  <w:style w:type="paragraph" w:styleId="af8">
    <w:name w:val="caption"/>
    <w:basedOn w:val="a"/>
    <w:next w:val="a"/>
    <w:semiHidden/>
    <w:unhideWhenUsed/>
    <w:qFormat/>
    <w:rsid w:val="00C17B12"/>
    <w:rPr>
      <w:b/>
      <w:bCs/>
      <w:sz w:val="20"/>
      <w:szCs w:val="20"/>
    </w:rPr>
  </w:style>
  <w:style w:type="paragraph" w:customStyle="1" w:styleId="af9">
    <w:name w:val="аааааааааа"/>
    <w:basedOn w:val="a"/>
    <w:rsid w:val="00F26977"/>
    <w:pPr>
      <w:shd w:val="clear" w:color="auto" w:fill="FFFFFF"/>
      <w:tabs>
        <w:tab w:val="left" w:pos="5779"/>
      </w:tabs>
      <w:spacing w:line="360" w:lineRule="auto"/>
      <w:ind w:left="-547" w:firstLine="547"/>
      <w:jc w:val="both"/>
    </w:pPr>
    <w:rPr>
      <w:sz w:val="28"/>
      <w:szCs w:val="28"/>
    </w:rPr>
  </w:style>
  <w:style w:type="paragraph" w:customStyle="1" w:styleId="western">
    <w:name w:val="western"/>
    <w:basedOn w:val="a"/>
    <w:rsid w:val="009664EA"/>
    <w:pPr>
      <w:spacing w:before="100" w:beforeAutospacing="1" w:after="100" w:afterAutospacing="1"/>
      <w:jc w:val="both"/>
    </w:pPr>
  </w:style>
  <w:style w:type="paragraph" w:customStyle="1" w:styleId="16">
    <w:name w:val="Основной текст1"/>
    <w:aliases w:val="Знак Знак,Знак1 Знак Знак,Основной текст Знак1,Знак1 Знак Знак Знак"/>
    <w:basedOn w:val="a"/>
    <w:rsid w:val="000508EB"/>
    <w:pPr>
      <w:spacing w:line="360" w:lineRule="auto"/>
      <w:jc w:val="both"/>
    </w:pPr>
    <w:rPr>
      <w:sz w:val="28"/>
      <w:szCs w:val="20"/>
    </w:rPr>
  </w:style>
  <w:style w:type="character" w:customStyle="1" w:styleId="apple-converted-space">
    <w:name w:val="apple-converted-space"/>
    <w:rsid w:val="00A81A7E"/>
    <w:rPr>
      <w:rFonts w:cs="Times New Roman"/>
    </w:rPr>
  </w:style>
  <w:style w:type="paragraph" w:customStyle="1" w:styleId="NoSpacing">
    <w:name w:val="No Spacing"/>
    <w:rsid w:val="009E43BE"/>
    <w:rPr>
      <w:rFonts w:ascii="Calibri" w:hAnsi="Calibri"/>
      <w:sz w:val="22"/>
      <w:szCs w:val="22"/>
    </w:rPr>
  </w:style>
  <w:style w:type="paragraph" w:styleId="afa">
    <w:name w:val="footnote text"/>
    <w:basedOn w:val="a"/>
    <w:link w:val="afb"/>
    <w:uiPriority w:val="99"/>
    <w:rsid w:val="00840B5E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840B5E"/>
  </w:style>
  <w:style w:type="paragraph" w:customStyle="1" w:styleId="BodyText2">
    <w:name w:val="Body Text 2"/>
    <w:basedOn w:val="a"/>
    <w:rsid w:val="001703C0"/>
    <w:rPr>
      <w:szCs w:val="20"/>
    </w:rPr>
  </w:style>
  <w:style w:type="paragraph" w:customStyle="1" w:styleId="p10">
    <w:name w:val="p10"/>
    <w:basedOn w:val="a"/>
    <w:rsid w:val="00897B13"/>
    <w:pPr>
      <w:spacing w:before="100" w:beforeAutospacing="1" w:after="100" w:afterAutospacing="1"/>
    </w:pPr>
  </w:style>
  <w:style w:type="paragraph" w:styleId="afc">
    <w:name w:val="annotation text"/>
    <w:basedOn w:val="a"/>
    <w:link w:val="afd"/>
    <w:uiPriority w:val="99"/>
    <w:rsid w:val="001F7A3E"/>
    <w:rPr>
      <w:sz w:val="20"/>
      <w:szCs w:val="20"/>
      <w:lang/>
    </w:rPr>
  </w:style>
  <w:style w:type="character" w:customStyle="1" w:styleId="afd">
    <w:name w:val="Текст примечания Знак"/>
    <w:basedOn w:val="a0"/>
    <w:link w:val="afc"/>
    <w:uiPriority w:val="99"/>
    <w:rsid w:val="001F7A3E"/>
    <w:rPr>
      <w:lang/>
    </w:rPr>
  </w:style>
  <w:style w:type="character" w:styleId="afe">
    <w:name w:val="footnote reference"/>
    <w:uiPriority w:val="99"/>
    <w:unhideWhenUsed/>
    <w:rsid w:val="00B644BB"/>
    <w:rPr>
      <w:rFonts w:cs="Times New Roman"/>
      <w:vertAlign w:val="superscript"/>
    </w:rPr>
  </w:style>
  <w:style w:type="character" w:styleId="aff">
    <w:name w:val="FollowedHyperlink"/>
    <w:basedOn w:val="a0"/>
    <w:rsid w:val="00B644BB"/>
    <w:rPr>
      <w:color w:val="800080"/>
      <w:u w:val="single"/>
    </w:rPr>
  </w:style>
  <w:style w:type="paragraph" w:customStyle="1" w:styleId="p2">
    <w:name w:val="p2"/>
    <w:basedOn w:val="a"/>
    <w:rsid w:val="006C17B5"/>
    <w:pPr>
      <w:spacing w:before="100" w:beforeAutospacing="1" w:after="100" w:afterAutospacing="1"/>
    </w:pPr>
  </w:style>
  <w:style w:type="paragraph" w:customStyle="1" w:styleId="BodySingle">
    <w:name w:val="Body Single"/>
    <w:rsid w:val="00C7177A"/>
    <w:pPr>
      <w:widowControl w:val="0"/>
    </w:pPr>
    <w:rPr>
      <w:snapToGrid w:val="0"/>
      <w:color w:val="000000"/>
      <w:sz w:val="28"/>
    </w:rPr>
  </w:style>
  <w:style w:type="paragraph" w:customStyle="1" w:styleId="dt-p">
    <w:name w:val="dt-p"/>
    <w:basedOn w:val="a"/>
    <w:rsid w:val="0061554E"/>
    <w:pPr>
      <w:spacing w:before="100" w:beforeAutospacing="1" w:after="100" w:afterAutospacing="1"/>
    </w:pPr>
    <w:rPr>
      <w:rFonts w:eastAsia="Calibri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753CA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753CA3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753CA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753CA3"/>
    <w:rPr>
      <w:rFonts w:ascii="Arial" w:hAnsi="Arial" w:cs="Arial"/>
      <w:vanish/>
      <w:sz w:val="16"/>
      <w:szCs w:val="16"/>
    </w:rPr>
  </w:style>
  <w:style w:type="character" w:styleId="aff0">
    <w:name w:val="Emphasis"/>
    <w:basedOn w:val="a0"/>
    <w:uiPriority w:val="20"/>
    <w:qFormat/>
    <w:rsid w:val="00C25253"/>
    <w:rPr>
      <w:i/>
      <w:iCs/>
    </w:rPr>
  </w:style>
  <w:style w:type="character" w:styleId="aff1">
    <w:name w:val="Strong"/>
    <w:basedOn w:val="a0"/>
    <w:qFormat/>
    <w:rsid w:val="00085912"/>
    <w:rPr>
      <w:b/>
      <w:bCs/>
    </w:rPr>
  </w:style>
  <w:style w:type="character" w:customStyle="1" w:styleId="14pt">
    <w:name w:val="Основной текст + 14 pt"/>
    <w:rsid w:val="004F1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</w:rPr>
  </w:style>
  <w:style w:type="paragraph" w:customStyle="1" w:styleId="default">
    <w:name w:val="default"/>
    <w:basedOn w:val="a"/>
    <w:uiPriority w:val="99"/>
    <w:rsid w:val="004D03F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5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4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56;&#1072;&#1089;&#1087;&#1086;&#1088;&#1103;&#107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9E40D-F3F4-4165-AB31-BEE579A3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</Template>
  <TotalTime>0</TotalTime>
  <Pages>22</Pages>
  <Words>3552</Words>
  <Characters>28109</Characters>
  <Application>Microsoft Office Word</Application>
  <DocSecurity>0</DocSecurity>
  <Lines>234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АБР</Company>
  <LinksUpToDate>false</LinksUpToDate>
  <CharactersWithSpaces>31598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машбюро</dc:creator>
  <cp:lastModifiedBy>Логинова Елена Юрьевна</cp:lastModifiedBy>
  <cp:revision>2</cp:revision>
  <cp:lastPrinted>2018-12-06T03:38:00Z</cp:lastPrinted>
  <dcterms:created xsi:type="dcterms:W3CDTF">2018-12-28T06:07:00Z</dcterms:created>
  <dcterms:modified xsi:type="dcterms:W3CDTF">2018-12-28T06:07:00Z</dcterms:modified>
</cp:coreProperties>
</file>